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E56" w:rsidRPr="00AF742B" w:rsidRDefault="00C50E56">
      <w:pPr>
        <w:jc w:val="center"/>
        <w:rPr>
          <w:rFonts w:ascii="Times New Roman Bold" w:hAnsi="Times New Roman Bold"/>
          <w:b/>
          <w:caps/>
          <w:szCs w:val="28"/>
        </w:rPr>
      </w:pPr>
      <w:r>
        <w:rPr>
          <w:b/>
          <w:szCs w:val="28"/>
        </w:rPr>
        <w:t>М</w:t>
      </w:r>
      <w:r w:rsidRPr="00AF742B">
        <w:rPr>
          <w:rFonts w:ascii="Times New Roman Bold" w:hAnsi="Times New Roman Bold"/>
          <w:b/>
          <w:szCs w:val="28"/>
        </w:rPr>
        <w:t>етодика раздельного учета расходов от пассажирских перевозок в регулируемом (естественно-монопольном) и нерегулируемом (конкурентном) секторах</w:t>
      </w:r>
    </w:p>
    <w:p w:rsidR="00C50E56" w:rsidRPr="00E50DBA" w:rsidRDefault="00C50E56">
      <w:pPr>
        <w:ind w:left="709"/>
        <w:jc w:val="both"/>
        <w:rPr>
          <w:szCs w:val="28"/>
        </w:rPr>
      </w:pPr>
    </w:p>
    <w:p w:rsidR="00C50E56" w:rsidRPr="00AF742B" w:rsidRDefault="00C50E56">
      <w:pPr>
        <w:pStyle w:val="Heading1"/>
        <w:spacing w:after="240"/>
        <w:jc w:val="center"/>
        <w:rPr>
          <w:rFonts w:ascii="Times New Roman Bold" w:hAnsi="Times New Roman Bold"/>
          <w:caps/>
          <w:kern w:val="0"/>
          <w:sz w:val="28"/>
          <w:szCs w:val="28"/>
        </w:rPr>
      </w:pPr>
      <w:bookmarkStart w:id="0" w:name="_Toc211855607"/>
      <w:r w:rsidRPr="00AF742B">
        <w:rPr>
          <w:rFonts w:ascii="Times New Roman" w:hAnsi="Times New Roman"/>
          <w:kern w:val="0"/>
          <w:sz w:val="28"/>
          <w:szCs w:val="28"/>
        </w:rPr>
        <w:t xml:space="preserve">1. </w:t>
      </w:r>
      <w:r>
        <w:rPr>
          <w:rFonts w:ascii="Times New Roman" w:hAnsi="Times New Roman"/>
          <w:kern w:val="0"/>
          <w:sz w:val="28"/>
          <w:szCs w:val="28"/>
        </w:rPr>
        <w:t>О</w:t>
      </w:r>
      <w:r w:rsidRPr="00AF742B">
        <w:rPr>
          <w:rFonts w:ascii="Times New Roman Bold" w:hAnsi="Times New Roman Bold"/>
          <w:kern w:val="0"/>
          <w:sz w:val="28"/>
          <w:szCs w:val="28"/>
        </w:rPr>
        <w:t>бщие положения</w:t>
      </w:r>
      <w:bookmarkEnd w:id="0"/>
    </w:p>
    <w:p w:rsidR="00C50E56" w:rsidRPr="00E50DBA" w:rsidRDefault="00C50E56" w:rsidP="00AF742B">
      <w:pPr>
        <w:ind w:firstLine="720"/>
        <w:jc w:val="both"/>
        <w:rPr>
          <w:szCs w:val="28"/>
        </w:rPr>
      </w:pPr>
      <w:r w:rsidRPr="00E50DBA">
        <w:rPr>
          <w:szCs w:val="28"/>
        </w:rPr>
        <w:t>Для целей методического обеспечения ведения раздельного учета расходов от пассажирских перевозок в регулируемом (естественно-монопольном) и нерегулируемом (конкурентном) секторах разработана настоящая Методика раздельного учета расходов от пассажирских перевозок в регулируемом (естественно-монопольном) и нерегулируемом (конкурентном) секторах (далее – Методика раздельного учета расходов).</w:t>
      </w:r>
    </w:p>
    <w:p w:rsidR="00C50E56" w:rsidRPr="00E50DBA" w:rsidRDefault="00C50E56" w:rsidP="00AF742B">
      <w:pPr>
        <w:ind w:firstLine="720"/>
        <w:jc w:val="both"/>
        <w:rPr>
          <w:szCs w:val="28"/>
        </w:rPr>
      </w:pPr>
      <w:r w:rsidRPr="00E50DBA">
        <w:rPr>
          <w:szCs w:val="28"/>
        </w:rPr>
        <w:t>Основные положения данного документа полностью соответствуют Концепции раздельного учета доходов и расходов в регулируемом (естественно-монопольном) и нерегулируемом (конкурентном) секторах.</w:t>
      </w:r>
    </w:p>
    <w:p w:rsidR="00C50E56" w:rsidRPr="00E50DBA" w:rsidRDefault="00C50E56" w:rsidP="00AF742B">
      <w:pPr>
        <w:ind w:firstLine="720"/>
        <w:jc w:val="both"/>
        <w:rPr>
          <w:szCs w:val="28"/>
        </w:rPr>
      </w:pPr>
      <w:r w:rsidRPr="00E50DBA">
        <w:rPr>
          <w:szCs w:val="28"/>
        </w:rPr>
        <w:t xml:space="preserve">Методика раздельного учета расходов основывается на Порядке ведения раздельного учета доходов, расходов и финансовых результатов по видам деятельности, тарифным составляющим и укрупненным видам работ открытого акционерного общества «Российские железные дороги», утвержденным приказом Минтранса России от 17 августа </w:t>
      </w:r>
      <w:smartTag w:uri="urn:schemas-microsoft-com:office:smarttags" w:element="metricconverter">
        <w:smartTagPr>
          <w:attr w:name="ProductID" w:val="2007 г"/>
        </w:smartTagPr>
        <w:r w:rsidRPr="00E50DBA">
          <w:rPr>
            <w:szCs w:val="28"/>
          </w:rPr>
          <w:t>2007 г</w:t>
        </w:r>
      </w:smartTag>
      <w:r w:rsidRPr="00E50DBA">
        <w:rPr>
          <w:szCs w:val="28"/>
        </w:rPr>
        <w:t xml:space="preserve">. № 124, в соответствии с </w:t>
      </w:r>
      <w:r>
        <w:rPr>
          <w:szCs w:val="28"/>
        </w:rPr>
        <w:t>р</w:t>
      </w:r>
      <w:r w:rsidRPr="00E50DBA">
        <w:rPr>
          <w:szCs w:val="28"/>
        </w:rPr>
        <w:t xml:space="preserve">аспоряжением Правительства Российской Федерации от 21 мая </w:t>
      </w:r>
      <w:smartTag w:uri="urn:schemas-microsoft-com:office:smarttags" w:element="metricconverter">
        <w:smartTagPr>
          <w:attr w:name="ProductID" w:val="2007 г"/>
        </w:smartTagPr>
        <w:r w:rsidRPr="00E50DBA">
          <w:rPr>
            <w:szCs w:val="28"/>
          </w:rPr>
          <w:t>2007 г</w:t>
        </w:r>
      </w:smartTag>
      <w:r w:rsidRPr="00E50DBA">
        <w:rPr>
          <w:szCs w:val="28"/>
        </w:rPr>
        <w:t>. №</w:t>
      </w:r>
      <w:r>
        <w:rPr>
          <w:szCs w:val="28"/>
        </w:rPr>
        <w:t xml:space="preserve"> </w:t>
      </w:r>
      <w:r w:rsidRPr="00E50DBA">
        <w:rPr>
          <w:szCs w:val="28"/>
        </w:rPr>
        <w:t>640-р.</w:t>
      </w:r>
    </w:p>
    <w:p w:rsidR="00C50E56" w:rsidRPr="00E50DBA" w:rsidRDefault="00C50E56" w:rsidP="00AF742B">
      <w:pPr>
        <w:ind w:firstLine="720"/>
        <w:jc w:val="both"/>
        <w:rPr>
          <w:szCs w:val="28"/>
        </w:rPr>
      </w:pPr>
      <w:r w:rsidRPr="00E50DBA">
        <w:rPr>
          <w:szCs w:val="28"/>
        </w:rPr>
        <w:t xml:space="preserve">Для целей Методики раздельного учета расходов используются статьи Номенклатуры доходов и расходов по видам деятельности ОАО «РЖД», являющейся </w:t>
      </w:r>
      <w:r>
        <w:rPr>
          <w:szCs w:val="28"/>
        </w:rPr>
        <w:t>п</w:t>
      </w:r>
      <w:r w:rsidRPr="00E50DBA">
        <w:rPr>
          <w:szCs w:val="28"/>
        </w:rPr>
        <w:t>риложением № 1 к Порядку ведения раздельного учета с необходимым уровнем детализации.</w:t>
      </w:r>
    </w:p>
    <w:p w:rsidR="00C50E56" w:rsidRPr="00E50DBA" w:rsidRDefault="00C50E56" w:rsidP="00AF742B">
      <w:pPr>
        <w:ind w:firstLine="720"/>
        <w:jc w:val="both"/>
        <w:rPr>
          <w:szCs w:val="28"/>
        </w:rPr>
      </w:pPr>
      <w:r w:rsidRPr="00E50DBA">
        <w:rPr>
          <w:szCs w:val="28"/>
        </w:rPr>
        <w:t>Целью разработки Методики раздельного учета является обеспечение методических принципов формирования в управленческом учете информации о расходах в детализации, представленной в таблице 1.1.</w:t>
      </w:r>
    </w:p>
    <w:p w:rsidR="00C50E56" w:rsidRPr="00E50DBA" w:rsidRDefault="00C50E56">
      <w:pPr>
        <w:spacing w:line="360" w:lineRule="auto"/>
        <w:jc w:val="right"/>
        <w:rPr>
          <w:i/>
          <w:szCs w:val="28"/>
        </w:rPr>
      </w:pPr>
      <w:r w:rsidRPr="00E50DBA">
        <w:rPr>
          <w:i/>
          <w:szCs w:val="28"/>
        </w:rPr>
        <w:t>Таблица 1.1.</w:t>
      </w:r>
    </w:p>
    <w:p w:rsidR="00C50E56" w:rsidRDefault="00C50E56" w:rsidP="00AF742B">
      <w:pPr>
        <w:jc w:val="center"/>
        <w:rPr>
          <w:b/>
          <w:szCs w:val="28"/>
        </w:rPr>
      </w:pPr>
      <w:r w:rsidRPr="00E50DBA">
        <w:rPr>
          <w:b/>
          <w:szCs w:val="28"/>
        </w:rPr>
        <w:t>Структура расходов от пассажирских перевозок в дальнем следовании в регулируемом и нерегулируемом секторах</w:t>
      </w:r>
    </w:p>
    <w:p w:rsidR="00C50E56" w:rsidRDefault="00C50E56" w:rsidP="00AF742B">
      <w:pPr>
        <w:jc w:val="center"/>
        <w:rPr>
          <w:b/>
          <w:szCs w:val="28"/>
        </w:rPr>
      </w:pPr>
    </w:p>
    <w:tbl>
      <w:tblPr>
        <w:tblW w:w="9846" w:type="dxa"/>
        <w:tblInd w:w="103" w:type="dxa"/>
        <w:tblLook w:val="00A0"/>
      </w:tblPr>
      <w:tblGrid>
        <w:gridCol w:w="5171"/>
        <w:gridCol w:w="2169"/>
        <w:gridCol w:w="2506"/>
      </w:tblGrid>
      <w:tr w:rsidR="00C50E56" w:rsidRPr="00E57C7C" w:rsidTr="00E57C7C">
        <w:trPr>
          <w:trHeight w:val="630"/>
          <w:tblHeader/>
        </w:trPr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bookmarkStart w:id="1" w:name="RANGE!A1:C72"/>
            <w:bookmarkEnd w:id="1"/>
            <w:r w:rsidRPr="00E57C7C">
              <w:rPr>
                <w:b/>
                <w:bCs/>
                <w:sz w:val="24"/>
                <w:szCs w:val="24"/>
                <w:lang w:val="en-US" w:eastAsia="en-US"/>
              </w:rPr>
              <w:t>Наименование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E57C7C">
              <w:rPr>
                <w:b/>
                <w:bCs/>
                <w:sz w:val="24"/>
                <w:szCs w:val="24"/>
                <w:lang w:val="en-US" w:eastAsia="en-US"/>
              </w:rPr>
              <w:t>Регулируемые/ нерегулируемые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E57C7C">
              <w:rPr>
                <w:b/>
                <w:bCs/>
                <w:sz w:val="24"/>
                <w:szCs w:val="24"/>
                <w:lang w:val="en-US" w:eastAsia="en-US"/>
              </w:rPr>
              <w:t>Возмещаемые/ невозмещаемые</w:t>
            </w:r>
          </w:p>
        </w:tc>
      </w:tr>
      <w:tr w:rsidR="00C50E56" w:rsidRPr="00E57C7C" w:rsidTr="00E57C7C">
        <w:trPr>
          <w:trHeight w:val="630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E57C7C">
              <w:rPr>
                <w:b/>
                <w:bCs/>
                <w:sz w:val="24"/>
                <w:szCs w:val="24"/>
                <w:lang w:eastAsia="en-US"/>
              </w:rPr>
              <w:t>Пассажирские перевозки в дальнем следовании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 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rPr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  <w:r w:rsidRPr="00E57C7C">
              <w:rPr>
                <w:b/>
                <w:bCs/>
                <w:i/>
                <w:iCs/>
                <w:sz w:val="24"/>
                <w:szCs w:val="24"/>
                <w:lang w:val="en-US" w:eastAsia="en-US"/>
              </w:rPr>
              <w:t>Перевозка пассажиров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 </w:t>
            </w:r>
          </w:p>
        </w:tc>
      </w:tr>
      <w:tr w:rsidR="00C50E56" w:rsidRPr="00E57C7C" w:rsidTr="00E57C7C">
        <w:trPr>
          <w:trHeight w:val="630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Внутригосударственное сообщение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 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Локомотивная тяга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 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i/>
                <w:iCs/>
                <w:sz w:val="24"/>
                <w:szCs w:val="24"/>
                <w:lang w:val="en-US" w:eastAsia="en-US"/>
              </w:rPr>
            </w:pPr>
            <w:r w:rsidRPr="00E57C7C">
              <w:rPr>
                <w:i/>
                <w:iCs/>
                <w:sz w:val="24"/>
                <w:szCs w:val="24"/>
                <w:lang w:val="en-US" w:eastAsia="en-US"/>
              </w:rPr>
              <w:t xml:space="preserve">       Пассажирский поезд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 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     общие вагоны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возмещаемые</w:t>
            </w:r>
          </w:p>
        </w:tc>
      </w:tr>
      <w:tr w:rsidR="00C50E56" w:rsidRPr="00E57C7C" w:rsidTr="00E57C7C">
        <w:trPr>
          <w:trHeight w:val="360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     плацкартные вагоны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возмещаемые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     СВ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невозмещаемые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     купе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невозмещаемые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i/>
                <w:iCs/>
                <w:sz w:val="24"/>
                <w:szCs w:val="24"/>
                <w:lang w:val="en-US" w:eastAsia="en-US"/>
              </w:rPr>
            </w:pPr>
            <w:r w:rsidRPr="00E57C7C">
              <w:rPr>
                <w:i/>
                <w:iCs/>
                <w:sz w:val="24"/>
                <w:szCs w:val="24"/>
                <w:lang w:val="en-US" w:eastAsia="en-US"/>
              </w:rPr>
              <w:t xml:space="preserve">       Скорый поезд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 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     общие вагоны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возмещаемые</w:t>
            </w:r>
          </w:p>
        </w:tc>
      </w:tr>
      <w:tr w:rsidR="00C50E56" w:rsidRPr="00E57C7C" w:rsidTr="00E57C7C">
        <w:trPr>
          <w:trHeight w:val="360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     плацкартные вагоны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возмещаемые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     СВ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невозмещаемые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     купе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невозмещаемые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rPr>
                <w:i/>
                <w:iCs/>
                <w:sz w:val="24"/>
                <w:szCs w:val="24"/>
                <w:lang w:val="en-US" w:eastAsia="en-US"/>
              </w:rPr>
            </w:pPr>
            <w:r w:rsidRPr="00E57C7C">
              <w:rPr>
                <w:i/>
                <w:iCs/>
                <w:sz w:val="24"/>
                <w:szCs w:val="24"/>
                <w:lang w:val="en-US" w:eastAsia="en-US"/>
              </w:rPr>
              <w:t xml:space="preserve">      Скоростной поезд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 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     общие вагоны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возмещаемые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     плацкартные вагоны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возмещаемые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     СВ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невозмещаемые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     купе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невозмещаемые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Моторвагонная тяга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 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i/>
                <w:iCs/>
                <w:sz w:val="24"/>
                <w:szCs w:val="24"/>
                <w:lang w:val="en-US" w:eastAsia="en-US"/>
              </w:rPr>
            </w:pPr>
            <w:r w:rsidRPr="00E57C7C">
              <w:rPr>
                <w:i/>
                <w:iCs/>
                <w:sz w:val="24"/>
                <w:szCs w:val="24"/>
                <w:lang w:val="en-US" w:eastAsia="en-US"/>
              </w:rPr>
              <w:t xml:space="preserve">       Пассажирский поезд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 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     1 класс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невозмещаемые</w:t>
            </w:r>
          </w:p>
        </w:tc>
      </w:tr>
      <w:tr w:rsidR="00C50E56" w:rsidRPr="00E57C7C" w:rsidTr="00E57C7C">
        <w:trPr>
          <w:trHeight w:val="360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     2 класс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возмещаемые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     3 класс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возмещаемые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rPr>
                <w:i/>
                <w:iCs/>
                <w:sz w:val="24"/>
                <w:szCs w:val="24"/>
                <w:lang w:val="en-US" w:eastAsia="en-US"/>
              </w:rPr>
            </w:pPr>
            <w:r w:rsidRPr="00E57C7C">
              <w:rPr>
                <w:i/>
                <w:iCs/>
                <w:sz w:val="24"/>
                <w:szCs w:val="24"/>
                <w:lang w:val="en-US" w:eastAsia="en-US"/>
              </w:rPr>
              <w:t xml:space="preserve">      Скорый поезд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 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     1 класс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невозмещаемые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     2 класс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возмещаемые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     3 класс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возмещаемые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i/>
                <w:iCs/>
                <w:sz w:val="24"/>
                <w:szCs w:val="24"/>
                <w:lang w:val="en-US" w:eastAsia="en-US"/>
              </w:rPr>
            </w:pPr>
            <w:r w:rsidRPr="00E57C7C">
              <w:rPr>
                <w:i/>
                <w:iCs/>
                <w:sz w:val="24"/>
                <w:szCs w:val="24"/>
                <w:lang w:val="en-US" w:eastAsia="en-US"/>
              </w:rPr>
              <w:t xml:space="preserve">       Скоростной поезд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 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     1 класс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невозмещаемые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     2 класс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невозмещаемые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     3 класс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невозмещаемые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Международное сообщение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 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Локомотивная тяга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 </w:t>
            </w:r>
          </w:p>
        </w:tc>
      </w:tr>
      <w:tr w:rsidR="00C50E56" w:rsidRPr="00E57C7C" w:rsidTr="00E57C7C">
        <w:trPr>
          <w:trHeight w:val="390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i/>
                <w:iCs/>
                <w:sz w:val="24"/>
                <w:szCs w:val="24"/>
                <w:lang w:val="en-US" w:eastAsia="en-US"/>
              </w:rPr>
            </w:pPr>
            <w:r w:rsidRPr="00E57C7C">
              <w:rPr>
                <w:i/>
                <w:iCs/>
                <w:sz w:val="24"/>
                <w:szCs w:val="24"/>
                <w:lang w:val="en-US" w:eastAsia="en-US"/>
              </w:rPr>
              <w:t xml:space="preserve">       Пассажирский поезд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i/>
                <w:iCs/>
                <w:sz w:val="24"/>
                <w:szCs w:val="24"/>
                <w:lang w:val="en-US" w:eastAsia="en-US"/>
              </w:rPr>
            </w:pPr>
            <w:r w:rsidRPr="00E57C7C">
              <w:rPr>
                <w:i/>
                <w:iCs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i/>
                <w:iCs/>
                <w:sz w:val="24"/>
                <w:szCs w:val="24"/>
                <w:lang w:val="en-US" w:eastAsia="en-US"/>
              </w:rPr>
            </w:pPr>
            <w:r w:rsidRPr="00E57C7C">
              <w:rPr>
                <w:i/>
                <w:iCs/>
                <w:sz w:val="24"/>
                <w:szCs w:val="24"/>
                <w:lang w:val="en-US" w:eastAsia="en-US"/>
              </w:rPr>
              <w:t> 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     общие вагоны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невозмещаемые</w:t>
            </w:r>
          </w:p>
        </w:tc>
      </w:tr>
      <w:tr w:rsidR="00C50E56" w:rsidRPr="00E57C7C" w:rsidTr="00E57C7C">
        <w:trPr>
          <w:trHeight w:val="390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     плацкартные вагоны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невозмещаемые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     СВ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невозмещаемые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     купе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невозмещаемые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i/>
                <w:iCs/>
                <w:sz w:val="24"/>
                <w:szCs w:val="24"/>
                <w:lang w:val="en-US" w:eastAsia="en-US"/>
              </w:rPr>
            </w:pPr>
            <w:r w:rsidRPr="00E57C7C">
              <w:rPr>
                <w:i/>
                <w:iCs/>
                <w:sz w:val="24"/>
                <w:szCs w:val="24"/>
                <w:lang w:val="en-US" w:eastAsia="en-US"/>
              </w:rPr>
              <w:t xml:space="preserve">       Скорый поезд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 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     общие вагоны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невозмещаемые</w:t>
            </w:r>
          </w:p>
        </w:tc>
      </w:tr>
      <w:tr w:rsidR="00C50E56" w:rsidRPr="00E57C7C" w:rsidTr="00E57C7C">
        <w:trPr>
          <w:trHeight w:val="34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     плацкартные вагоны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невозмещаемые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     СВ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невозмещаемые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     купе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невозмещаемые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i/>
                <w:iCs/>
                <w:sz w:val="24"/>
                <w:szCs w:val="24"/>
                <w:lang w:val="en-US" w:eastAsia="en-US"/>
              </w:rPr>
            </w:pPr>
            <w:r w:rsidRPr="00E57C7C">
              <w:rPr>
                <w:i/>
                <w:iCs/>
                <w:sz w:val="24"/>
                <w:szCs w:val="24"/>
                <w:lang w:val="en-US" w:eastAsia="en-US"/>
              </w:rPr>
              <w:t xml:space="preserve">       Скоростной поезд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 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     общие вагоны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невозмещаемые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     плацкартные вагоны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невозмещаемые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     СВ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невозмещаемые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     купе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невозмещаемые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Моторвагонная тяга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 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i/>
                <w:iCs/>
                <w:sz w:val="24"/>
                <w:szCs w:val="24"/>
                <w:lang w:val="en-US" w:eastAsia="en-US"/>
              </w:rPr>
            </w:pPr>
            <w:r w:rsidRPr="00E57C7C">
              <w:rPr>
                <w:i/>
                <w:iCs/>
                <w:sz w:val="24"/>
                <w:szCs w:val="24"/>
                <w:lang w:val="en-US" w:eastAsia="en-US"/>
              </w:rPr>
              <w:t xml:space="preserve">       Пассажирский поезд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 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     1 класс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невозмещаемые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     2 класс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невозмещаемые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     3 класс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невозмещаемые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i/>
                <w:iCs/>
                <w:sz w:val="24"/>
                <w:szCs w:val="24"/>
                <w:lang w:val="en-US" w:eastAsia="en-US"/>
              </w:rPr>
            </w:pPr>
            <w:r w:rsidRPr="00E57C7C">
              <w:rPr>
                <w:i/>
                <w:iCs/>
                <w:sz w:val="24"/>
                <w:szCs w:val="24"/>
                <w:lang w:val="en-US" w:eastAsia="en-US"/>
              </w:rPr>
              <w:t xml:space="preserve">       Скорый поезд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 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     1 класс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невозмещаемые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     2 класс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невозмещаемые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     3 класс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невозмещаемые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i/>
                <w:iCs/>
                <w:sz w:val="24"/>
                <w:szCs w:val="24"/>
                <w:lang w:val="en-US" w:eastAsia="en-US"/>
              </w:rPr>
            </w:pPr>
            <w:r w:rsidRPr="00E57C7C">
              <w:rPr>
                <w:i/>
                <w:iCs/>
                <w:sz w:val="24"/>
                <w:szCs w:val="24"/>
                <w:lang w:val="en-US" w:eastAsia="en-US"/>
              </w:rPr>
              <w:t xml:space="preserve">      Скоростной поезд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 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     1 класс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невозмещаемые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     2 класс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невозмещаемые</w:t>
            </w:r>
          </w:p>
        </w:tc>
      </w:tr>
      <w:tr w:rsidR="00C50E56" w:rsidRPr="00E57C7C" w:rsidTr="00E57C7C">
        <w:trPr>
          <w:trHeight w:val="31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 xml:space="preserve">          3 класс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невозмещаемые</w:t>
            </w:r>
          </w:p>
        </w:tc>
      </w:tr>
      <w:tr w:rsidR="00C50E56" w:rsidRPr="00E57C7C" w:rsidTr="00D078D7">
        <w:trPr>
          <w:trHeight w:val="665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rPr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E57C7C">
              <w:rPr>
                <w:b/>
                <w:bCs/>
                <w:i/>
                <w:iCs/>
                <w:sz w:val="24"/>
                <w:szCs w:val="24"/>
                <w:lang w:eastAsia="en-US"/>
              </w:rPr>
              <w:t>Перевозка багажа во внутригосударственном сообщении в дальнем следовании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невозмещаемые</w:t>
            </w:r>
          </w:p>
        </w:tc>
      </w:tr>
      <w:tr w:rsidR="00C50E56" w:rsidRPr="00E57C7C" w:rsidTr="00D078D7">
        <w:trPr>
          <w:trHeight w:val="844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rPr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E57C7C">
              <w:rPr>
                <w:b/>
                <w:bCs/>
                <w:i/>
                <w:iCs/>
                <w:sz w:val="24"/>
                <w:szCs w:val="24"/>
                <w:lang w:eastAsia="en-US"/>
              </w:rPr>
              <w:t>Перевозка грузобагажа во внутригосударственном сообщении в дальнем следовании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невозмещаемые</w:t>
            </w:r>
          </w:p>
        </w:tc>
      </w:tr>
      <w:tr w:rsidR="00C50E56" w:rsidRPr="00E57C7C" w:rsidTr="00D078D7">
        <w:trPr>
          <w:trHeight w:val="573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rPr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E57C7C">
              <w:rPr>
                <w:b/>
                <w:bCs/>
                <w:i/>
                <w:iCs/>
                <w:sz w:val="24"/>
                <w:szCs w:val="24"/>
                <w:lang w:eastAsia="en-US"/>
              </w:rPr>
              <w:t>Перевозка багажа в международном сообщении в дальнем следовании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невозмещаемые</w:t>
            </w:r>
          </w:p>
        </w:tc>
      </w:tr>
      <w:tr w:rsidR="00C50E56" w:rsidRPr="00E57C7C" w:rsidTr="00D078D7">
        <w:trPr>
          <w:trHeight w:val="553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rPr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E57C7C">
              <w:rPr>
                <w:b/>
                <w:bCs/>
                <w:i/>
                <w:iCs/>
                <w:sz w:val="24"/>
                <w:szCs w:val="24"/>
                <w:lang w:eastAsia="en-US"/>
              </w:rPr>
              <w:t>Перевозка грузобагажа в международном сообщении в дальнем следовании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невозмещаемые</w:t>
            </w:r>
          </w:p>
        </w:tc>
      </w:tr>
      <w:tr w:rsidR="00C50E56" w:rsidRPr="00E57C7C" w:rsidTr="00D078D7">
        <w:trPr>
          <w:trHeight w:val="689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rPr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E57C7C">
              <w:rPr>
                <w:b/>
                <w:bCs/>
                <w:i/>
                <w:iCs/>
                <w:sz w:val="24"/>
                <w:szCs w:val="24"/>
                <w:lang w:eastAsia="en-US"/>
              </w:rPr>
              <w:t>Перевозка почты во внутригосударственном сообщении в дальнем следовании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невозмещаемые</w:t>
            </w:r>
          </w:p>
        </w:tc>
      </w:tr>
      <w:tr w:rsidR="00C50E56" w:rsidRPr="00E57C7C" w:rsidTr="00D078D7">
        <w:trPr>
          <w:trHeight w:val="571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rPr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E57C7C">
              <w:rPr>
                <w:b/>
                <w:bCs/>
                <w:i/>
                <w:iCs/>
                <w:sz w:val="24"/>
                <w:szCs w:val="24"/>
                <w:lang w:eastAsia="en-US"/>
              </w:rPr>
              <w:t>Перевозка почты в международном сообщении в дальнем следовании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невозмещаемые</w:t>
            </w:r>
          </w:p>
        </w:tc>
      </w:tr>
      <w:tr w:rsidR="00C50E56" w:rsidRPr="00E57C7C" w:rsidTr="00D078D7">
        <w:trPr>
          <w:trHeight w:val="623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rPr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E57C7C">
              <w:rPr>
                <w:b/>
                <w:bCs/>
                <w:i/>
                <w:iCs/>
                <w:sz w:val="24"/>
                <w:szCs w:val="24"/>
                <w:lang w:eastAsia="en-US"/>
              </w:rPr>
              <w:t>Прочие услуги, связанные с перевозкой пассажиров в дальнем следовании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невозмещаемые</w:t>
            </w:r>
          </w:p>
        </w:tc>
      </w:tr>
      <w:tr w:rsidR="00C50E56" w:rsidRPr="00E57C7C" w:rsidTr="00D078D7">
        <w:trPr>
          <w:trHeight w:val="623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rPr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E57C7C">
              <w:rPr>
                <w:b/>
                <w:bCs/>
                <w:i/>
                <w:iCs/>
                <w:sz w:val="24"/>
                <w:szCs w:val="24"/>
                <w:lang w:eastAsia="en-US"/>
              </w:rPr>
              <w:t>Прочие услуги, связанные с перевозкой багажа в дальнем следовании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невозмещаемые</w:t>
            </w:r>
          </w:p>
        </w:tc>
      </w:tr>
      <w:tr w:rsidR="00C50E56" w:rsidRPr="00E57C7C" w:rsidTr="00D078D7">
        <w:trPr>
          <w:trHeight w:val="561"/>
        </w:trPr>
        <w:tc>
          <w:tcPr>
            <w:tcW w:w="5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E57C7C" w:rsidRDefault="00C50E56" w:rsidP="00E57C7C">
            <w:pPr>
              <w:rPr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E57C7C">
              <w:rPr>
                <w:b/>
                <w:bCs/>
                <w:i/>
                <w:iCs/>
                <w:sz w:val="24"/>
                <w:szCs w:val="24"/>
                <w:lang w:eastAsia="en-US"/>
              </w:rPr>
              <w:t>Прочие услуги, связанные с перевозкой грузобагажа в дальнем следовании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регулируемые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E57C7C" w:rsidRDefault="00C50E56" w:rsidP="00E57C7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E57C7C">
              <w:rPr>
                <w:sz w:val="24"/>
                <w:szCs w:val="24"/>
                <w:lang w:val="en-US" w:eastAsia="en-US"/>
              </w:rPr>
              <w:t>невозмещаемые</w:t>
            </w:r>
          </w:p>
        </w:tc>
      </w:tr>
    </w:tbl>
    <w:p w:rsidR="00C50E56" w:rsidRPr="00E50DBA" w:rsidRDefault="00C50E56">
      <w:pPr>
        <w:spacing w:line="360" w:lineRule="auto"/>
        <w:ind w:firstLine="720"/>
        <w:jc w:val="both"/>
        <w:rPr>
          <w:szCs w:val="28"/>
        </w:rPr>
      </w:pPr>
    </w:p>
    <w:p w:rsidR="00C50E56" w:rsidRPr="00E50DBA" w:rsidRDefault="00C50E56" w:rsidP="00AF742B">
      <w:pPr>
        <w:ind w:firstLine="720"/>
        <w:jc w:val="both"/>
        <w:rPr>
          <w:szCs w:val="28"/>
        </w:rPr>
      </w:pPr>
      <w:r w:rsidRPr="00E50DBA">
        <w:rPr>
          <w:szCs w:val="28"/>
        </w:rPr>
        <w:t>Методика раздельного учета расходов содержит описание методических подходов к раздельному учету расходов от пассажирских перевозок в дальнем следовании в регулируемом и нерегулируемом секторах, порядок распределения расходов, форму отчетности, необходимую для целей раздельного учета и методику ее заполнения.</w:t>
      </w:r>
    </w:p>
    <w:p w:rsidR="00C50E56" w:rsidRPr="00E50DBA" w:rsidRDefault="00C50E56" w:rsidP="00AF742B">
      <w:pPr>
        <w:ind w:firstLine="720"/>
        <w:jc w:val="both"/>
        <w:rPr>
          <w:szCs w:val="28"/>
        </w:rPr>
      </w:pPr>
      <w:r w:rsidRPr="00E50DBA">
        <w:rPr>
          <w:szCs w:val="28"/>
        </w:rPr>
        <w:t>Методика раздельного учета расходов состоит из следующих разделов:</w:t>
      </w:r>
    </w:p>
    <w:p w:rsidR="00C50E56" w:rsidRPr="00E50DBA" w:rsidRDefault="00C50E56" w:rsidP="00AF742B">
      <w:pPr>
        <w:tabs>
          <w:tab w:val="num" w:pos="2160"/>
        </w:tabs>
        <w:ind w:firstLine="720"/>
        <w:jc w:val="both"/>
      </w:pPr>
      <w:r>
        <w:t xml:space="preserve">2. </w:t>
      </w:r>
      <w:r w:rsidRPr="00E50DBA">
        <w:t>Перечень статей расходов от пассажирских перевозок в дальнем следовании для целей раздельного учета в регулируемом (естественно-монопольном)  и нерегул</w:t>
      </w:r>
      <w:r>
        <w:t>ируемом (конкурентном) секторах.</w:t>
      </w:r>
    </w:p>
    <w:p w:rsidR="00C50E56" w:rsidRPr="00E50DBA" w:rsidRDefault="00C50E56" w:rsidP="00AF742B">
      <w:pPr>
        <w:tabs>
          <w:tab w:val="num" w:pos="2160"/>
        </w:tabs>
        <w:ind w:firstLine="720"/>
        <w:jc w:val="both"/>
      </w:pPr>
      <w:r>
        <w:t xml:space="preserve">3. </w:t>
      </w:r>
      <w:r w:rsidRPr="00E50DBA">
        <w:t>Методические подходы к распределению расходов от пассажирских перевозок в дальнем следовании в регулируемом (естественно-монопольном) и нерегул</w:t>
      </w:r>
      <w:r>
        <w:t>ируемом (конкурентном) секторах.</w:t>
      </w:r>
    </w:p>
    <w:p w:rsidR="00C50E56" w:rsidRPr="00E50DBA" w:rsidRDefault="00C50E56" w:rsidP="00AF742B">
      <w:pPr>
        <w:tabs>
          <w:tab w:val="num" w:pos="2160"/>
        </w:tabs>
        <w:ind w:firstLine="720"/>
        <w:jc w:val="both"/>
      </w:pPr>
      <w:r>
        <w:t xml:space="preserve">4. </w:t>
      </w:r>
      <w:r w:rsidRPr="00E50DBA">
        <w:t>Распределение расходов от пассажирских перевозок в дальнем след</w:t>
      </w:r>
      <w:r>
        <w:t>овании по тарифным составляющим.</w:t>
      </w:r>
    </w:p>
    <w:p w:rsidR="00C50E56" w:rsidRPr="00E50DBA" w:rsidRDefault="00C50E56" w:rsidP="00AF742B">
      <w:pPr>
        <w:tabs>
          <w:tab w:val="num" w:pos="2160"/>
        </w:tabs>
        <w:ind w:firstLine="720"/>
        <w:jc w:val="both"/>
      </w:pPr>
      <w:r>
        <w:t xml:space="preserve">5. </w:t>
      </w:r>
      <w:r w:rsidRPr="00E50DBA">
        <w:t>Отчетная форма о структуре расходов ОАО «РЖД» от пассажирских перевозок в дальнем следовании в регулируемом (естественно-монопольном) и нерегулируемом (конкурентном) секторах.</w:t>
      </w:r>
    </w:p>
    <w:p w:rsidR="00C50E56" w:rsidRPr="00AF742B" w:rsidRDefault="00C50E56">
      <w:pPr>
        <w:pStyle w:val="Heading1"/>
        <w:spacing w:after="240"/>
        <w:jc w:val="center"/>
        <w:rPr>
          <w:rFonts w:ascii="Times New Roman" w:hAnsi="Times New Roman"/>
          <w:caps/>
          <w:kern w:val="0"/>
          <w:sz w:val="28"/>
          <w:szCs w:val="28"/>
        </w:rPr>
      </w:pPr>
      <w:bookmarkStart w:id="2" w:name="_Toc211855608"/>
      <w:r w:rsidRPr="00AF742B">
        <w:rPr>
          <w:rFonts w:ascii="Times New Roman" w:hAnsi="Times New Roman"/>
          <w:kern w:val="0"/>
          <w:sz w:val="28"/>
          <w:szCs w:val="28"/>
        </w:rPr>
        <w:t xml:space="preserve">2. </w:t>
      </w:r>
      <w:r>
        <w:rPr>
          <w:rFonts w:ascii="Times New Roman" w:hAnsi="Times New Roman"/>
          <w:kern w:val="0"/>
          <w:sz w:val="28"/>
          <w:szCs w:val="28"/>
        </w:rPr>
        <w:t>У</w:t>
      </w:r>
      <w:r w:rsidRPr="00AF742B">
        <w:rPr>
          <w:rFonts w:ascii="Times New Roman Bold" w:hAnsi="Times New Roman Bold"/>
          <w:kern w:val="0"/>
          <w:sz w:val="28"/>
          <w:szCs w:val="28"/>
        </w:rPr>
        <w:t xml:space="preserve">точненный перечень статей </w:t>
      </w:r>
      <w:r w:rsidRPr="00AF742B">
        <w:rPr>
          <w:rFonts w:ascii="Times New Roman" w:hAnsi="Times New Roman"/>
          <w:kern w:val="0"/>
          <w:sz w:val="28"/>
          <w:szCs w:val="28"/>
        </w:rPr>
        <w:t>расходов</w:t>
      </w:r>
      <w:r>
        <w:rPr>
          <w:rFonts w:ascii="Times New Roman" w:hAnsi="Times New Roman"/>
          <w:kern w:val="0"/>
          <w:sz w:val="28"/>
          <w:szCs w:val="28"/>
        </w:rPr>
        <w:t xml:space="preserve"> </w:t>
      </w:r>
      <w:r w:rsidRPr="00AF742B">
        <w:rPr>
          <w:rFonts w:ascii="Times New Roman Bold" w:hAnsi="Times New Roman Bold"/>
          <w:kern w:val="0"/>
          <w:sz w:val="28"/>
          <w:szCs w:val="28"/>
        </w:rPr>
        <w:t xml:space="preserve">от пассажирских перевозок </w:t>
      </w:r>
      <w:r w:rsidRPr="00AF742B">
        <w:rPr>
          <w:rFonts w:ascii="Times New Roman" w:hAnsi="Times New Roman"/>
          <w:kern w:val="0"/>
          <w:sz w:val="28"/>
          <w:szCs w:val="28"/>
        </w:rPr>
        <w:t xml:space="preserve">в дальнем следовании </w:t>
      </w:r>
      <w:r w:rsidRPr="00AF742B">
        <w:rPr>
          <w:rFonts w:ascii="Times New Roman Bold" w:hAnsi="Times New Roman Bold"/>
          <w:kern w:val="0"/>
          <w:sz w:val="28"/>
          <w:szCs w:val="28"/>
        </w:rPr>
        <w:t>для целей раздельного учета в регулируемом</w:t>
      </w:r>
      <w:r w:rsidRPr="00AF742B">
        <w:rPr>
          <w:rFonts w:ascii="Times New Roman" w:hAnsi="Times New Roman"/>
          <w:kern w:val="0"/>
          <w:sz w:val="28"/>
          <w:szCs w:val="28"/>
        </w:rPr>
        <w:br/>
      </w:r>
      <w:r w:rsidRPr="00AF742B">
        <w:rPr>
          <w:rFonts w:ascii="Times New Roman Bold" w:hAnsi="Times New Roman Bold"/>
          <w:kern w:val="0"/>
          <w:sz w:val="28"/>
          <w:szCs w:val="28"/>
        </w:rPr>
        <w:t>(естественно-монопольном) и нерегулируемом (конкурентном</w:t>
      </w:r>
      <w:r w:rsidRPr="00AF742B">
        <w:rPr>
          <w:rFonts w:ascii="Times New Roman" w:hAnsi="Times New Roman"/>
          <w:kern w:val="0"/>
          <w:sz w:val="28"/>
          <w:szCs w:val="28"/>
        </w:rPr>
        <w:t>)</w:t>
      </w:r>
      <w:r w:rsidRPr="00AF742B">
        <w:rPr>
          <w:rFonts w:ascii="Times New Roman" w:hAnsi="Times New Roman"/>
          <w:kern w:val="0"/>
          <w:sz w:val="28"/>
          <w:szCs w:val="28"/>
        </w:rPr>
        <w:br/>
      </w:r>
      <w:r w:rsidRPr="00AF742B">
        <w:rPr>
          <w:rFonts w:ascii="Times New Roman Bold" w:hAnsi="Times New Roman Bold"/>
          <w:kern w:val="0"/>
          <w:sz w:val="28"/>
          <w:szCs w:val="28"/>
        </w:rPr>
        <w:t>секторах</w:t>
      </w:r>
      <w:bookmarkEnd w:id="2"/>
    </w:p>
    <w:p w:rsidR="00C50E56" w:rsidRPr="00E50DBA" w:rsidRDefault="00C50E56" w:rsidP="00AF742B">
      <w:pPr>
        <w:ind w:firstLine="720"/>
        <w:jc w:val="both"/>
        <w:rPr>
          <w:szCs w:val="28"/>
        </w:rPr>
      </w:pPr>
      <w:r w:rsidRPr="00E50DBA">
        <w:t xml:space="preserve">Для целей раздельного учета </w:t>
      </w:r>
      <w:r w:rsidRPr="00E50DBA">
        <w:rPr>
          <w:szCs w:val="28"/>
        </w:rPr>
        <w:t>в регулируемом (естественно-монопольном) и нерегулируемом (конкурентном) секторах используются статьи расходов Номенклатуры доходов и расходов по видам деятельности ОАО «РЖД», отнесе</w:t>
      </w:r>
      <w:r>
        <w:rPr>
          <w:szCs w:val="28"/>
        </w:rPr>
        <w:t>нные</w:t>
      </w:r>
      <w:r w:rsidRPr="00E50DBA">
        <w:rPr>
          <w:szCs w:val="28"/>
        </w:rPr>
        <w:t xml:space="preserve"> к виду деятельности «пассажирские перевозки в дальнем следовании».</w:t>
      </w:r>
    </w:p>
    <w:p w:rsidR="00C50E56" w:rsidRPr="00E50DBA" w:rsidRDefault="00C50E56" w:rsidP="00AF742B">
      <w:pPr>
        <w:ind w:firstLine="720"/>
        <w:jc w:val="both"/>
        <w:rPr>
          <w:szCs w:val="28"/>
        </w:rPr>
      </w:pPr>
      <w:r w:rsidRPr="00E50DBA">
        <w:rPr>
          <w:szCs w:val="28"/>
        </w:rPr>
        <w:t>В таблице 2.1. представлен перечень статей расходов.</w:t>
      </w:r>
    </w:p>
    <w:p w:rsidR="00C50E56" w:rsidRPr="00E50DBA" w:rsidRDefault="00C50E56">
      <w:pPr>
        <w:spacing w:line="360" w:lineRule="auto"/>
        <w:ind w:firstLine="720"/>
        <w:jc w:val="right"/>
        <w:rPr>
          <w:i/>
          <w:szCs w:val="28"/>
        </w:rPr>
      </w:pPr>
      <w:r w:rsidRPr="00E50DBA">
        <w:rPr>
          <w:i/>
          <w:szCs w:val="28"/>
        </w:rPr>
        <w:t>Таблица 2.1.</w:t>
      </w:r>
    </w:p>
    <w:p w:rsidR="00C50E56" w:rsidRDefault="00C50E56">
      <w:pPr>
        <w:spacing w:line="360" w:lineRule="auto"/>
        <w:ind w:firstLine="720"/>
        <w:jc w:val="center"/>
        <w:rPr>
          <w:b/>
          <w:szCs w:val="28"/>
        </w:rPr>
      </w:pPr>
      <w:r w:rsidRPr="00E50DBA">
        <w:rPr>
          <w:b/>
          <w:szCs w:val="28"/>
        </w:rPr>
        <w:t>Перечень статей расходов</w:t>
      </w:r>
    </w:p>
    <w:tbl>
      <w:tblPr>
        <w:tblW w:w="9786" w:type="dxa"/>
        <w:tblInd w:w="103" w:type="dxa"/>
        <w:tblLook w:val="00A0"/>
      </w:tblPr>
      <w:tblGrid>
        <w:gridCol w:w="5"/>
        <w:gridCol w:w="998"/>
        <w:gridCol w:w="8783"/>
      </w:tblGrid>
      <w:tr w:rsidR="00C50E56" w:rsidRPr="00787662" w:rsidTr="004124CC">
        <w:trPr>
          <w:trHeight w:val="555"/>
          <w:tblHeader/>
        </w:trPr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bookmarkStart w:id="3" w:name="RANGE!A1:B282"/>
            <w:bookmarkEnd w:id="3"/>
            <w:r w:rsidRPr="00787662">
              <w:rPr>
                <w:b/>
                <w:bCs/>
                <w:sz w:val="20"/>
                <w:lang w:val="en-US" w:eastAsia="en-US"/>
              </w:rPr>
              <w:t>№ статьи</w:t>
            </w:r>
          </w:p>
        </w:tc>
        <w:tc>
          <w:tcPr>
            <w:tcW w:w="8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787662">
              <w:rPr>
                <w:b/>
                <w:bCs/>
                <w:sz w:val="20"/>
                <w:lang w:val="en-US" w:eastAsia="en-US"/>
              </w:rPr>
              <w:t>Наименование статьи</w:t>
            </w:r>
          </w:p>
        </w:tc>
      </w:tr>
      <w:tr w:rsidR="00C50E56" w:rsidRPr="00787662" w:rsidTr="004124CC">
        <w:trPr>
          <w:trHeight w:val="585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b/>
                <w:bCs/>
                <w:sz w:val="20"/>
                <w:lang w:val="en-US" w:eastAsia="en-US"/>
              </w:rPr>
            </w:pPr>
            <w:r w:rsidRPr="00787662">
              <w:rPr>
                <w:b/>
                <w:bCs/>
                <w:sz w:val="20"/>
                <w:lang w:val="en-US" w:eastAsia="en-US"/>
              </w:rPr>
              <w:t>Специфические (прямые производственные) расходы</w:t>
            </w:r>
          </w:p>
        </w:tc>
      </w:tr>
      <w:tr w:rsidR="00C50E56" w:rsidRPr="00787662" w:rsidTr="004124CC">
        <w:trPr>
          <w:trHeight w:val="345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b/>
                <w:bCs/>
                <w:sz w:val="20"/>
                <w:lang w:eastAsia="en-US"/>
              </w:rPr>
            </w:pPr>
            <w:r w:rsidRPr="00787662">
              <w:rPr>
                <w:b/>
                <w:bCs/>
                <w:sz w:val="20"/>
                <w:lang w:eastAsia="en-US"/>
              </w:rPr>
              <w:t>Пассажирские перевозки в дальнем следовании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4001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Продажа билетов на поезда дальнего следования во внутригосударственном сообщении</w:t>
            </w:r>
          </w:p>
        </w:tc>
      </w:tr>
      <w:tr w:rsidR="00C50E56" w:rsidRPr="00787662" w:rsidTr="004124CC">
        <w:trPr>
          <w:trHeight w:val="264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4002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Продажа билетов в международном сообщении</w:t>
            </w:r>
          </w:p>
        </w:tc>
      </w:tr>
      <w:tr w:rsidR="00C50E56" w:rsidRPr="00787662" w:rsidTr="004124CC">
        <w:trPr>
          <w:trHeight w:val="264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4003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Прием и выдача багажа во внутригосударственном сообщении</w:t>
            </w:r>
          </w:p>
        </w:tc>
      </w:tr>
      <w:tr w:rsidR="00C50E56" w:rsidRPr="00787662" w:rsidTr="004124CC">
        <w:trPr>
          <w:trHeight w:val="264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4004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Прием и выдача багажа в международном сообщении</w:t>
            </w:r>
          </w:p>
        </w:tc>
      </w:tr>
      <w:tr w:rsidR="00C50E56" w:rsidRPr="00787662" w:rsidTr="004124CC">
        <w:trPr>
          <w:trHeight w:val="264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4005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Сопровождение багажных вагонов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4019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Обслуживание вагонов в пассажирских поездах дальнего следования</w:t>
            </w:r>
          </w:p>
        </w:tc>
      </w:tr>
      <w:tr w:rsidR="00C50E56" w:rsidRPr="00787662" w:rsidTr="004124CC">
        <w:trPr>
          <w:trHeight w:val="792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4020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Экипировка пассажирских вагонов дальнего следования (за исключением экипировки пассажирских вагонов дальнего следования в пунктах формирования и оборота)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4021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Экипировка пассажирских вагонов дальнего следования в пунктах формирования и оборота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4029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Амортизация пассажирских вагонов дальнего следования, кроме багажных</w:t>
            </w:r>
          </w:p>
        </w:tc>
      </w:tr>
      <w:tr w:rsidR="00C50E56" w:rsidRPr="00787662" w:rsidTr="004124CC">
        <w:trPr>
          <w:trHeight w:val="264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4031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Амортизация багажных вагонов</w:t>
            </w:r>
          </w:p>
        </w:tc>
      </w:tr>
      <w:tr w:rsidR="00C50E56" w:rsidRPr="00787662" w:rsidTr="004124CC">
        <w:trPr>
          <w:trHeight w:val="264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4032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Перестановка пассажирских вагонов с одной колеи на другую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4036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Арендные и лизинговые платежи за пассажирские и багажные вагоны в дальнем следовании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4037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Содержание резервного подвижного состава (пассажирские и багажные вагоны в дальнем следовании)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4040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Содержание инвентаря и оборудования пассажирских вагонов дальнего следования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4041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Снабжение поездов постельным бельем, мягким и другим инвентарем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4050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Стирка и ремонт постельного белья и дезинфекция постельных принадлежностей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4060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Курсирование пассажирских вагонов прямого международного сообщения по иностранным железным дорогам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4035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Работа и услуги иностранных железных дорог по перевозке пассажиров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2001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Текущий ремонт зданий, сооружений, оборудования и инвентаря, связанных с пассажирскими перевозками в дальнем следовании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2003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Обслуживание зданий, сооружений и оборудования, связанного с пассажирскими перевозками в дальнем следовании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2005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Техническое обслуживание по программе ТО-1 пассажирских вагонов в пути следования</w:t>
            </w:r>
          </w:p>
        </w:tc>
      </w:tr>
      <w:tr w:rsidR="00C50E56" w:rsidRPr="00787662" w:rsidTr="004124CC">
        <w:trPr>
          <w:trHeight w:val="264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2031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Прием и отправление поездов на пассажирских станциях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2032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Прием и отправление международных поездов на пограничных пассажирских станциях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2033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Прием и отправление поездов на остальных станциях, включая пограничные</w:t>
            </w:r>
          </w:p>
        </w:tc>
      </w:tr>
      <w:tr w:rsidR="00C50E56" w:rsidRPr="00787662" w:rsidTr="004124CC">
        <w:trPr>
          <w:trHeight w:val="264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2035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Маневровая работа на пассажирских станциях</w:t>
            </w:r>
          </w:p>
        </w:tc>
      </w:tr>
      <w:tr w:rsidR="00C50E56" w:rsidRPr="00787662" w:rsidTr="004124CC">
        <w:trPr>
          <w:trHeight w:val="264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2036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Маневровая работа на пограничных станциях</w:t>
            </w:r>
          </w:p>
        </w:tc>
      </w:tr>
      <w:tr w:rsidR="00C50E56" w:rsidRPr="00787662" w:rsidTr="004124CC">
        <w:trPr>
          <w:trHeight w:val="264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2037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Маневровая работа на остальных станциях, кроме пограничных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2040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Обслуживание зданий и сооружений и содержание оборудования и инвентаря хозяйства перевозок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2101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Текущее содержание пути и постоянных устройств (главные пути)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2101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Текущее содержание пути и постоянных устройств (станционные пути)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2102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Одиночная смена материалов верхнего строения пути, пополнение и замена балласта (главные пути)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2102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Одиночная смена материалов верхнего строения пути, пополнение и замена балласта (станционные пути)</w:t>
            </w:r>
          </w:p>
        </w:tc>
      </w:tr>
      <w:tr w:rsidR="00C50E56" w:rsidRPr="00787662" w:rsidTr="004124CC">
        <w:trPr>
          <w:trHeight w:val="264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2103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Охрана пути, переездов и искусственных сооружений</w:t>
            </w:r>
          </w:p>
        </w:tc>
      </w:tr>
      <w:tr w:rsidR="00C50E56" w:rsidRPr="00787662" w:rsidTr="004124CC">
        <w:trPr>
          <w:trHeight w:val="264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2104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Содержание искусственных сооружений</w:t>
            </w:r>
          </w:p>
        </w:tc>
      </w:tr>
      <w:tr w:rsidR="00C50E56" w:rsidRPr="00787662" w:rsidTr="004124CC">
        <w:trPr>
          <w:trHeight w:val="264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2105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Содержание защитных лесонасаждений</w:t>
            </w:r>
          </w:p>
        </w:tc>
      </w:tr>
      <w:tr w:rsidR="00C50E56" w:rsidRPr="00787662" w:rsidTr="004124CC">
        <w:trPr>
          <w:trHeight w:val="264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2106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Работы по снего-, водо- и пескоборьбе</w:t>
            </w:r>
          </w:p>
        </w:tc>
      </w:tr>
      <w:tr w:rsidR="00C50E56" w:rsidRPr="00787662" w:rsidTr="004124CC">
        <w:trPr>
          <w:trHeight w:val="264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2109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Прочие работы по хозяйству пути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2110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Капитальные виды ремонта верхнего строения пути (главные пути)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2110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Капитальные виды ремонта верхнего строения пути (станционные пути)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2111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Капитальные виды ремонта земляного полотна и искусственных сооружений (главные пути)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2111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Капитальные виды ремонта земляного полотна и искусственных сооружений (станционные пути)</w:t>
            </w:r>
          </w:p>
        </w:tc>
      </w:tr>
      <w:tr w:rsidR="00C50E56" w:rsidRPr="00787662" w:rsidTr="004124CC">
        <w:trPr>
          <w:trHeight w:val="264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2113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Капитальный ремонт защитных лесонасаждений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2114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машин и механизмов, занятых на капитальных видах ремонта пути (главные пути)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2114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машин и механизмов, занятых на капитальных видах ремонта пути (станционные пути)</w:t>
            </w:r>
          </w:p>
        </w:tc>
      </w:tr>
      <w:tr w:rsidR="00C50E56" w:rsidRPr="00787662" w:rsidTr="004124CC">
        <w:trPr>
          <w:trHeight w:val="264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2115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Амортизация верхнего строения пути (главные пути)</w:t>
            </w:r>
          </w:p>
        </w:tc>
      </w:tr>
      <w:tr w:rsidR="00C50E56" w:rsidRPr="00787662" w:rsidTr="004124CC">
        <w:trPr>
          <w:trHeight w:val="264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2115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Амортизация верхнего строения пути (станционные пути)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2116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Амортизация земляного полотна и искусственных сооружений (главные пути)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2116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Амортизация земляного полотна и искусственных сооружений (станционные пути)</w:t>
            </w:r>
          </w:p>
        </w:tc>
      </w:tr>
      <w:tr w:rsidR="00C50E56" w:rsidRPr="00787662" w:rsidTr="004124CC">
        <w:trPr>
          <w:trHeight w:val="264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2118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Амортизация защитных лесонасаждений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2119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Амортизация машин и механизмов, занятых на капитальных видах ремонта пути (главные пути)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2119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Амортизация машин и механизмов, занятых на капитальных видах ремонта пути (станционные пути)</w:t>
            </w:r>
          </w:p>
        </w:tc>
      </w:tr>
      <w:tr w:rsidR="00C50E56" w:rsidRPr="00787662" w:rsidTr="004124CC">
        <w:trPr>
          <w:trHeight w:val="264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2130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Работы по сварке и шлифовке рельсов (главные пути)</w:t>
            </w:r>
          </w:p>
        </w:tc>
      </w:tr>
      <w:tr w:rsidR="00C50E56" w:rsidRPr="00787662" w:rsidTr="004124CC">
        <w:trPr>
          <w:trHeight w:val="264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2130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Работы по сварке и шлифовке рельсов (станционные пути)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2131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Текущий ремонт основных средств рельсосварочных поездов (главные пути)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2131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Текущий ремонт основных средств рельсосварочных поездов (станционные пути)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2132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основных средств рельсосварочных поездов (главные пути)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2132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основных средств рельсосварочных поездов (станционные пути)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2133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Амортизация основных средств рельсосварочных и рельсошлифовальных поездов (главные пути)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2133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Амортизация основных средств рельсосварочных и рельсошлифовальных поездов (станционные пути)</w:t>
            </w:r>
          </w:p>
        </w:tc>
      </w:tr>
      <w:tr w:rsidR="00C50E56" w:rsidRPr="00787662" w:rsidTr="004124CC">
        <w:trPr>
          <w:trHeight w:val="792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2202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Текущий ремонт зданий и сооружений, связанных с перевозками пассажиров в дальнем следовании и находящихся на балансе дистанций гражданских сооружений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2204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Текущий ремонт производственных зданий и сооружений хозяйства перевозок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2205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Текущий ремонт производственных зданий и сооружений хозяйства автоматики и телемеханики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2206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Текущий ремонт производственных зданий и сооружений остальных хозяйств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2220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Обслуживание, содержание и ремонт объектов водоснабжения и водоотведения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2221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Обслуживание, содержание и ремонт объектов генерации тепловой энергии (котельных и др.)</w:t>
            </w:r>
          </w:p>
        </w:tc>
      </w:tr>
      <w:tr w:rsidR="00C50E56" w:rsidRPr="00787662" w:rsidTr="004124CC">
        <w:trPr>
          <w:trHeight w:val="264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2302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Техническое обслуживание устройств автоблокировки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2303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Техническое обслуживание устройств диспетчерской централизации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2304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Техническое обслуживание электрической централизации стрелок и светофоров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2305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Техническое обслуживание систем автоматического контроля подвижного состава на ходу поезда (ДИСК, КТСМ)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2306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Техническое обслуживание приборов железнодорожной автоматики и телемеханики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2307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Техническое обслуживание устройств полуавтоматической блокировки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2308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Техническое обслуживание прочих средств железнодорожной автоматики и телемеханики</w:t>
            </w:r>
          </w:p>
        </w:tc>
      </w:tr>
      <w:tr w:rsidR="00C50E56" w:rsidRPr="00787662" w:rsidTr="004124CC">
        <w:trPr>
          <w:trHeight w:val="264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2312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Капитальный ремонт устройств автоблокировки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2314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устройств электрической централизации стрелок и светофоров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2315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систем автоматического контроля подвижного состава на ходу поезда (ДИСК, КТСМ)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2318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прочих средств железнодорожной автоматики и телемеханики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2319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Амортизация средств железнодорожной автоматики, устройств сигнализации, централизации и блокировки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2401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Техническое обслуживание устройств по обслуживанию пассажиров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2402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Техническое обслуживание радиостанций, радиоузлов и усилителей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2403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Техническое обслуживание устройств, аппаратуры и сооружений радиорелейной связи</w:t>
            </w:r>
          </w:p>
        </w:tc>
      </w:tr>
      <w:tr w:rsidR="00C50E56" w:rsidRPr="00787662" w:rsidTr="004124CC">
        <w:trPr>
          <w:trHeight w:val="792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2404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Техническое обслуживание телевизионных промышленных установок, телевизионных и широковещательных радиоприемников и радиоточек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2405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Техническое обслуживание и эксплуатация аппаратуры телеграфных станций</w:t>
            </w:r>
          </w:p>
        </w:tc>
      </w:tr>
      <w:tr w:rsidR="00C50E56" w:rsidRPr="00787662" w:rsidTr="004124CC">
        <w:trPr>
          <w:trHeight w:val="264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2406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Техническое обслуживание и эксплуатация телефонных станций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2407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Техническое обслуживание систем оперативно-технологической связи и связи совещаний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2408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Техническое обслуживание систем передачи на воздушных, кабельных и волоконно-оптических линиях связи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2409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Техническое обслуживание воздушных, кабельных и волоконно-оптических линий связи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2410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Затраты по оплате счетов за пользование соединительными линиями связи</w:t>
            </w:r>
          </w:p>
        </w:tc>
      </w:tr>
      <w:tr w:rsidR="00C50E56" w:rsidRPr="00787662" w:rsidTr="004124CC">
        <w:trPr>
          <w:trHeight w:val="264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2411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Техническое обслуживание устройств спутниковой связи</w:t>
            </w:r>
          </w:p>
        </w:tc>
      </w:tr>
      <w:tr w:rsidR="00C50E56" w:rsidRPr="00787662" w:rsidTr="004124CC">
        <w:trPr>
          <w:trHeight w:val="264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2412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Техническое обслуживание приборов железнодорожной связи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2413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Техническое обслуживание и текущий ремонт средств вычислительной техники, сетей передачи данных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2414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Техническое обслуживание прочих устройств железнодорожной связи</w:t>
            </w:r>
          </w:p>
        </w:tc>
      </w:tr>
      <w:tr w:rsidR="00C50E56" w:rsidRPr="00787662" w:rsidTr="004124CC">
        <w:trPr>
          <w:trHeight w:val="264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2415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систем оперативно-технологической связи</w:t>
            </w:r>
          </w:p>
        </w:tc>
      </w:tr>
      <w:tr w:rsidR="00C50E56" w:rsidRPr="00787662" w:rsidTr="004124CC">
        <w:trPr>
          <w:trHeight w:val="264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2416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средств железнодорожной радиосвязи</w:t>
            </w:r>
          </w:p>
        </w:tc>
      </w:tr>
      <w:tr w:rsidR="00C50E56" w:rsidRPr="00787662" w:rsidTr="004124CC">
        <w:trPr>
          <w:trHeight w:val="264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2417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устройств по обслуживанию пассажиров</w:t>
            </w:r>
          </w:p>
        </w:tc>
      </w:tr>
      <w:tr w:rsidR="00C50E56" w:rsidRPr="00787662" w:rsidTr="004124CC">
        <w:trPr>
          <w:trHeight w:val="264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2418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прочих средств связи</w:t>
            </w:r>
          </w:p>
        </w:tc>
      </w:tr>
      <w:tr w:rsidR="00C50E56" w:rsidRPr="00787662" w:rsidTr="004124CC">
        <w:trPr>
          <w:trHeight w:val="264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2419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Амортизация систем оперативно-технологической связи</w:t>
            </w:r>
          </w:p>
        </w:tc>
      </w:tr>
      <w:tr w:rsidR="00C50E56" w:rsidRPr="00787662" w:rsidTr="004124CC">
        <w:trPr>
          <w:trHeight w:val="264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2420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Амортизация средств железнодорожной радиосвязи</w:t>
            </w:r>
          </w:p>
        </w:tc>
      </w:tr>
      <w:tr w:rsidR="00C50E56" w:rsidRPr="00787662" w:rsidTr="004124CC">
        <w:trPr>
          <w:trHeight w:val="264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2421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Амортизация устройств по обслуживанию пассажиров</w:t>
            </w:r>
          </w:p>
        </w:tc>
      </w:tr>
      <w:tr w:rsidR="00C50E56" w:rsidRPr="00787662" w:rsidTr="004124CC">
        <w:trPr>
          <w:trHeight w:val="264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2422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Амортизация прочих средств связи</w:t>
            </w:r>
          </w:p>
        </w:tc>
      </w:tr>
      <w:tr w:rsidR="00C50E56" w:rsidRPr="00787662" w:rsidTr="004124CC">
        <w:trPr>
          <w:trHeight w:val="792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2585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Текущее обслуживание и текущий ремонт средств вычислительной техники, сети передачи данных, инженерного оборудования и АСУ</w:t>
            </w:r>
          </w:p>
        </w:tc>
      </w:tr>
      <w:tr w:rsidR="00C50E56" w:rsidRPr="00787662" w:rsidTr="004124CC">
        <w:trPr>
          <w:trHeight w:val="792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2586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Текущее обслуживание и текущий ремонт системы управления пассажирскими перевозками «Экспресс-3» и билетно-кассового оборудования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2587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Амортизация средств вычислительной техники, сети передачи данных, инженерного оборудования и АСУ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2588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 xml:space="preserve">Амортизация системы управления пассажирскими перевозками «Экспресс-3» и билетно-кассового оборудования 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2589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средств вычислительной техники, сети передачи данных, инженерного оборудования и АСУ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2590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 xml:space="preserve">Капитальный ремонт системы управления пассажирскими перевозками «Экспресс-3» и билетно-кассового оборудования </w:t>
            </w:r>
          </w:p>
        </w:tc>
      </w:tr>
      <w:tr w:rsidR="00C50E56" w:rsidRPr="00787662" w:rsidTr="004124CC">
        <w:trPr>
          <w:trHeight w:val="1320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2520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Техническое обслуживание и текущий ремонт линий электропередачи (за исключением расположенных на опорах контактной сети, а также высоковольтных линий автоблокировки и диспетчерской централизации, расположенных на отдельно стоящих опорах)</w:t>
            </w:r>
          </w:p>
        </w:tc>
      </w:tr>
      <w:tr w:rsidR="00C50E56" w:rsidRPr="00787662" w:rsidTr="004124CC">
        <w:trPr>
          <w:trHeight w:val="792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2522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Техническое обслуживание и текущий ремонт высоковольтных линий автоблокировки и диспетчерской централизации, расположенных на отдельно стоящих опорах</w:t>
            </w:r>
          </w:p>
        </w:tc>
      </w:tr>
      <w:tr w:rsidR="00C50E56" w:rsidRPr="00787662" w:rsidTr="004124CC">
        <w:trPr>
          <w:trHeight w:val="792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2524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Техническое обслуживание и текущий ремонт контактной сети и линий электропередачи, расположенных на опорах контактной сети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2526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Техническое обслуживание, текущий ремонт и испытания тяговых подстанций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2528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Техническое обслуживание, текущий ремонт и испытания пунктов параллельного соединения и постов секционирования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2530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Техническое обслуживание и текущий ремонт устройств наружного освещения</w:t>
            </w:r>
          </w:p>
        </w:tc>
      </w:tr>
      <w:tr w:rsidR="00C50E56" w:rsidRPr="00787662" w:rsidTr="004124CC">
        <w:trPr>
          <w:trHeight w:val="528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2532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Техническое обслуживание и текущий ремонт трансформаторных подстанций</w:t>
            </w:r>
          </w:p>
        </w:tc>
      </w:tr>
      <w:tr w:rsidR="00C50E56" w:rsidRPr="00787662" w:rsidTr="004124CC">
        <w:trPr>
          <w:trHeight w:val="264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2534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Техническое обслуживание и текущий ремонт электростанций</w:t>
            </w:r>
          </w:p>
        </w:tc>
      </w:tr>
      <w:tr w:rsidR="00C50E56" w:rsidRPr="00787662" w:rsidTr="004124CC">
        <w:trPr>
          <w:trHeight w:val="264"/>
        </w:trPr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2544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Капитальный ремонт тяговых подстанций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2546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пунктов параллельного соединения и постов секционирования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2548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контактной сети и линий электропередачи, расположенных на опорах контактной сети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2550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Капитальный ремонт электростанций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2552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Капитальный ремонт трансформаторных подстанций</w:t>
            </w:r>
          </w:p>
        </w:tc>
      </w:tr>
      <w:tr w:rsidR="00C50E56" w:rsidRPr="00787662" w:rsidTr="004124CC">
        <w:trPr>
          <w:gridBefore w:val="1"/>
          <w:trHeight w:val="1056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2554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линий электропередачи (за исключением расположенных на опорах контактной сети, а также высоковольтных линий автоблокировки и диспетчерской централизации, расположенных на отдельно стоящих опорах)</w:t>
            </w:r>
          </w:p>
        </w:tc>
      </w:tr>
      <w:tr w:rsidR="00C50E56" w:rsidRPr="00787662" w:rsidTr="004124CC">
        <w:trPr>
          <w:gridBefore w:val="1"/>
          <w:trHeight w:val="792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2556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высоковольтных линий автоблокировки и диспетчерской централизации, расположенных на отдельно стоящих опорах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2566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Амортизация тяговых подстанций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2568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Амортизация пунктов параллельного соединения и постов секционирования</w:t>
            </w:r>
          </w:p>
        </w:tc>
      </w:tr>
      <w:tr w:rsidR="00C50E56" w:rsidRPr="00787662" w:rsidTr="004124CC">
        <w:trPr>
          <w:gridBefore w:val="1"/>
          <w:trHeight w:val="792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2570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Амортизация высоковольтных линий автоблокировки и диспетчерской централизации, расположенных на отдельно стоящих опорах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2572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Амортизация трансформаторных подстанций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2574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Амортизация электростанций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2576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Амортизация устройств наружного освещения</w:t>
            </w:r>
          </w:p>
        </w:tc>
      </w:tr>
      <w:tr w:rsidR="00C50E56" w:rsidRPr="00787662" w:rsidTr="004124CC">
        <w:trPr>
          <w:gridBefore w:val="1"/>
          <w:trHeight w:val="1056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2578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Амортизация линий электропередачи (за исключением расположенных на опорах контактной сети, а также высоковольтных линий автоблокировки и диспетчерской централизации, расположенных на отдельно стоящих опорах)</w:t>
            </w:r>
          </w:p>
        </w:tc>
      </w:tr>
      <w:tr w:rsidR="00C50E56" w:rsidRPr="00787662" w:rsidTr="004124CC">
        <w:trPr>
          <w:gridBefore w:val="1"/>
          <w:trHeight w:val="792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2580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Амортизация высоковольтных линий автоблокировки и диспетчерской централизации, расположенных на отдельно стоящих опорах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2601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Содержание восстановительных поездов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3110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Работа электровозов в дальнем следовании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3112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Работа электровозов на маневрах в пассажирском движении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3113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Экипировка электровозов, работающих в дальнем следовании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3115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Амортизация электровозов, работающих в пассажирском движении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3116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Экипировка маневровых электровозов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3117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Амортизация маневровых электровозов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3201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Работа электропоездов в дальнем следовании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3203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Обслуживание электропоездов, работающих в дальнем следовании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3205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Уборка электропоездов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3206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Амортизация электропоездов, работающих в дальнем следовании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3310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Работа тепловозов в дальнем следовании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3312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Работа тепловозов на маневрах в пассажирском движении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3313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Экипировка тепловозов, работающих в дальнем следовании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3315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Амортизация тепловозов, работающих в пассажирском движении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3316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Экипировка маневровых тепловозов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3317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Амортизация маневровых тепловозов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3401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Работа дизель-поездов и автомотрис в дальнем следовании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3403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Обслуживание вагонов в дизель-поездах и автомотрисах, работающих в дальнем следовании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3405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Экипировка и уборка дизель-поездов и автомотрис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3406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Амортизация дизель-поездов и автомотрис, работающих в дальнем следовании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3502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Работа паровозов в пассажирском движении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3503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Работа паровозов на маневрах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3504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Экипировка паровозов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3505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Амортизация паровозов</w:t>
            </w:r>
          </w:p>
        </w:tc>
      </w:tr>
      <w:tr w:rsidR="00C50E56" w:rsidRPr="00787662" w:rsidTr="004124CC">
        <w:trPr>
          <w:gridBefore w:val="1"/>
          <w:trHeight w:val="792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6601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Техническое обслуживание по программе ТО-1 в пунктах формирования и оборота и текущий отцепочный ремонт пассажирских вагонов, курсирующих в дальнем следовании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6603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Техническое обслуживание по программам ТО-2 пассажирских вагонов, курсирующих в дальнем следовании</w:t>
            </w:r>
          </w:p>
        </w:tc>
      </w:tr>
      <w:tr w:rsidR="00C50E56" w:rsidRPr="00787662" w:rsidTr="004124CC">
        <w:trPr>
          <w:gridBefore w:val="1"/>
          <w:trHeight w:val="792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6605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Техническое обслуживание по программе ТО-3 пассажирских вагонов, курсирующих в дальнем следовании во внутригосударственном сообщении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6607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Деповской ремонт пассажирских вагонов (кроме багажных), курсирующих в дальнем следовании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6609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Деповской ремонт багажных вагонов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6610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пассажирских вагонов (кроме багажных), курсирующих в дальнем следовании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6612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Капитальный ремонт багажных вагонов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6105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Техническое обслуживание электровозов, работающих в пассажирском движении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6106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Текущие виды ремонта электровозов, работающих в пассажирском движении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6107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Капитальные виды ремонта электровозов, работающих в пассажирском движении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6109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Техническое обслуживание маневровых электровозов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6110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Текущие виды ремонта маневровых электровозов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6111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Капитальные виды ремонта маневровых электровозов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6201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Техническое обслуживание электропоездов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6202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Текущие виды ремонта электропоездов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6203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Капитальные виды ремонта электропоездов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6305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Техническое обслуживание тепловозов, работающих в пассажирском движении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6306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Текущие виды ремонта тепловозов, работающих в пассажирском движении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6307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Капитальные виды ремонта тепловозов, работающих в пассажирском движении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6309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Техническое обслуживание маневровых тепловозов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6310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Текущие виды ремонта маневровых тепловозов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6311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Капитальные виды ремонта маневровых тепловозов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6401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Техническое обслуживание дизель-поездов и автомотрис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6402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Текущие виды ремонта дизель-поездов и автомотрис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6403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 xml:space="preserve"> Капитальные виды ремонта дизель-поездов и автомотрис 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6501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Подъемочный и промывочный ремонт, профилактический осмотр паровозов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6502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Капитальные виды ремонта паровозов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6640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пассажирских вагонов на заводах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6641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багажных вагонов на заводах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6152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Капитальные виды ремонта на заводах электровозов, работающих в пассажирском движении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6154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Капитальные виды ремонта маневровых электровозов на заводах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6220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Капитальные виды ремонта электропоездов на заводах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6352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Капитальные виды ремонта на заводах тепловозов, работающих в пассажирском движении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6354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Капитальные виды ремонта маневровых тепловозов на заводах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6420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Капитальные виды ремонта дизель-поездов и автомотрис на заводах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6510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Капитальные виды ремонта паровозов на заводах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9805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Ремонт путевой техники на заводах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2140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Арендные и лизинговые платежи за путевую технику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3147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Арендные и лизинговые платежи за электровозы, работающие в пассажирском движении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3148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Арендные и лизинговые платежи за маневровые электровозы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3155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Содержание резервного подвижного состава (пассажирские электровозы)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3156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Содержание резервного подвижного состава (маневровые электровозы)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3213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Арендные и лизинговые платежи за электропоезда в дальнем следовании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3214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Содержание резервного подвижного состава (электропоезда)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3343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Арендные и лизинговые платежи за тепловозы, работающие в пассажирском движении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3344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Арендные и лизинговые платежи за маневровые тепловозы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3346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Содержание резервного подвижного состава (тепловозы в  пассажирском движении)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3347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Содержание резервного подвижного состава (маневровые тепловозы)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3411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Арендные и лизинговые платежи за дизель-поезда и автомотрисы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3412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Содержание резервного подвижного состава (дизель-поезда и автомотрисы)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3506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Содержание резервного подвижного состава (паровозы)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6143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Внеплановый ремонт электровозов, работающих в пассажирском движении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6144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Внеплановый ремонт маневровых электровозов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6224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Внеплановый ремонт электропоездов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6343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Внеплановый ремонт тепловозов в пассажирском движении, дальнем следовании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6413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Внеплановый ремонт дизель-поездов и автомотрис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6503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Внеплановый ремонт паровозов</w:t>
            </w:r>
          </w:p>
        </w:tc>
      </w:tr>
      <w:tr w:rsidR="00C50E56" w:rsidRPr="00787662" w:rsidTr="004124CC">
        <w:trPr>
          <w:gridBefore w:val="1"/>
          <w:trHeight w:val="792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9024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пассажирским хозяйством для локомотивного хозяйства</w:t>
            </w:r>
          </w:p>
        </w:tc>
      </w:tr>
      <w:tr w:rsidR="00C50E56" w:rsidRPr="00787662" w:rsidTr="004124CC">
        <w:trPr>
          <w:gridBefore w:val="1"/>
          <w:trHeight w:val="1056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9025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пассажирским хозяйством для других хозяйств, кроме локомотивного хозяйства</w:t>
            </w:r>
          </w:p>
        </w:tc>
      </w:tr>
      <w:tr w:rsidR="00C50E56" w:rsidRPr="00787662" w:rsidTr="004124CC">
        <w:trPr>
          <w:gridBefore w:val="1"/>
          <w:trHeight w:val="792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9026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основных средств производственного назначения, выполняемый пассажирским хозяйством для других хозяйств, кроме локомотивного хозяйства</w:t>
            </w:r>
          </w:p>
        </w:tc>
      </w:tr>
      <w:tr w:rsidR="00C50E56" w:rsidRPr="00787662" w:rsidTr="004124CC">
        <w:trPr>
          <w:gridBefore w:val="1"/>
          <w:trHeight w:val="792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9027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основных средств производственного назначения, выполняемый пассажирским хозяйством для локомотивного хозяйства</w:t>
            </w:r>
          </w:p>
        </w:tc>
      </w:tr>
      <w:tr w:rsidR="00C50E56" w:rsidRPr="00787662" w:rsidTr="004124CC">
        <w:trPr>
          <w:gridBefore w:val="1"/>
          <w:trHeight w:val="1056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9271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коммерческой работы в сфере грузовых перевозок для локомотивного хозяйства</w:t>
            </w:r>
          </w:p>
        </w:tc>
      </w:tr>
      <w:tr w:rsidR="00C50E56" w:rsidRPr="00787662" w:rsidTr="004124CC">
        <w:trPr>
          <w:gridBefore w:val="1"/>
          <w:trHeight w:val="1056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9272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коммерческой работы в сфере грузовых перевозок для других хозяйств, кроме локомотивного хозяйства</w:t>
            </w:r>
          </w:p>
        </w:tc>
      </w:tr>
      <w:tr w:rsidR="00C50E56" w:rsidRPr="00787662" w:rsidTr="004124CC">
        <w:trPr>
          <w:gridBefore w:val="1"/>
          <w:trHeight w:val="1056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9273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основных средств производственного назначения, выполняемый хозяйством коммерческой работы в сфере грузовых перевозок для других хозяйств, кроме локомотивного хозяйства</w:t>
            </w:r>
          </w:p>
        </w:tc>
      </w:tr>
      <w:tr w:rsidR="00C50E56" w:rsidRPr="00787662" w:rsidTr="004124CC">
        <w:trPr>
          <w:gridBefore w:val="1"/>
          <w:trHeight w:val="792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9274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основных средств производственного назначения, выполняемый хозяйством коммерческой работы в сфере грузовых перевозок для локомотивного хозяйства</w:t>
            </w:r>
          </w:p>
        </w:tc>
      </w:tr>
      <w:tr w:rsidR="00C50E56" w:rsidRPr="00787662" w:rsidTr="004124CC">
        <w:trPr>
          <w:gridBefore w:val="1"/>
          <w:trHeight w:val="792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9360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перевозок для локомотивного хозяйства</w:t>
            </w:r>
          </w:p>
        </w:tc>
      </w:tr>
      <w:tr w:rsidR="00C50E56" w:rsidRPr="00787662" w:rsidTr="004124CC">
        <w:trPr>
          <w:gridBefore w:val="1"/>
          <w:trHeight w:val="1056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9361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коммерческой работы в сфере грузовых перевозок для других хозяйств, кроме локомотивного хозяйства</w:t>
            </w:r>
          </w:p>
        </w:tc>
      </w:tr>
      <w:tr w:rsidR="00C50E56" w:rsidRPr="00787662" w:rsidTr="004124CC">
        <w:trPr>
          <w:gridBefore w:val="1"/>
          <w:trHeight w:val="792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9362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основных средств производственного назначения, выполняемый хозяйством перевозок для других хозяйств, кроме локомотивного хозяйства</w:t>
            </w:r>
          </w:p>
        </w:tc>
      </w:tr>
      <w:tr w:rsidR="00C50E56" w:rsidRPr="00787662" w:rsidTr="004124CC">
        <w:trPr>
          <w:gridBefore w:val="1"/>
          <w:trHeight w:val="792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9363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основных средств производственного назначения, выполняемый хозяйством перевозок для локомотивного хозяйства</w:t>
            </w:r>
          </w:p>
        </w:tc>
      </w:tr>
      <w:tr w:rsidR="00C50E56" w:rsidRPr="00787662" w:rsidTr="004124CC">
        <w:trPr>
          <w:gridBefore w:val="1"/>
          <w:trHeight w:val="792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9424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локомотивным хозяйством для других хозяйств</w:t>
            </w:r>
          </w:p>
        </w:tc>
      </w:tr>
      <w:tr w:rsidR="00C50E56" w:rsidRPr="00787662" w:rsidTr="004124CC">
        <w:trPr>
          <w:gridBefore w:val="1"/>
          <w:trHeight w:val="792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9425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основных средств производственного назначения, выполняемый  локомотивным хозяйством для других хозяйств</w:t>
            </w:r>
          </w:p>
        </w:tc>
      </w:tr>
      <w:tr w:rsidR="00C50E56" w:rsidRPr="00787662" w:rsidTr="004124CC">
        <w:trPr>
          <w:gridBefore w:val="1"/>
          <w:trHeight w:val="792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9476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вагонным хозяйством для локомотивного хозяйства</w:t>
            </w:r>
          </w:p>
        </w:tc>
      </w:tr>
      <w:tr w:rsidR="00C50E56" w:rsidRPr="00787662" w:rsidTr="004124CC">
        <w:trPr>
          <w:gridBefore w:val="1"/>
          <w:trHeight w:val="1056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9477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вагонным хозяйством для других хозяйств, кроме локомотивного хозяйства</w:t>
            </w:r>
          </w:p>
        </w:tc>
      </w:tr>
      <w:tr w:rsidR="00C50E56" w:rsidRPr="00787662" w:rsidTr="004124CC">
        <w:trPr>
          <w:gridBefore w:val="1"/>
          <w:trHeight w:val="792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9478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основных средств производственного назначения, выполняемый  вагонным хозяйством для других хозяйств, кроме локомотивного хозяйства</w:t>
            </w:r>
          </w:p>
        </w:tc>
      </w:tr>
      <w:tr w:rsidR="00C50E56" w:rsidRPr="00787662" w:rsidTr="004124CC">
        <w:trPr>
          <w:gridBefore w:val="1"/>
          <w:trHeight w:val="792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9479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основных средств производственного назначения, выполняемый  вагонным хозяйством для локомотивного хозяйства</w:t>
            </w:r>
          </w:p>
        </w:tc>
      </w:tr>
      <w:tr w:rsidR="00C50E56" w:rsidRPr="00787662" w:rsidTr="004124CC">
        <w:trPr>
          <w:gridBefore w:val="1"/>
          <w:trHeight w:val="792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9480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пути для локомотивного хозяйства</w:t>
            </w:r>
          </w:p>
        </w:tc>
      </w:tr>
      <w:tr w:rsidR="00C50E56" w:rsidRPr="00787662" w:rsidTr="004124CC">
        <w:trPr>
          <w:gridBefore w:val="1"/>
          <w:trHeight w:val="1056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9481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пути для других хозяйств, кроме локомотивного хозяйства</w:t>
            </w:r>
          </w:p>
        </w:tc>
      </w:tr>
      <w:tr w:rsidR="00C50E56" w:rsidRPr="00787662" w:rsidTr="004124CC">
        <w:trPr>
          <w:gridBefore w:val="1"/>
          <w:trHeight w:val="792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9482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основных средств производственного назначения, выполняемый  хозяйством пути для других хозяйств, кроме локомотивного хозяйства</w:t>
            </w:r>
          </w:p>
        </w:tc>
      </w:tr>
      <w:tr w:rsidR="00C50E56" w:rsidRPr="00787662" w:rsidTr="004124CC">
        <w:trPr>
          <w:gridBefore w:val="1"/>
          <w:trHeight w:val="792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9483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основных средств производственного назначения, выполняемый  хозяйством пути для локомотивного хозяйства</w:t>
            </w:r>
          </w:p>
        </w:tc>
      </w:tr>
      <w:tr w:rsidR="00C50E56" w:rsidRPr="00787662" w:rsidTr="004124CC">
        <w:trPr>
          <w:gridBefore w:val="1"/>
          <w:trHeight w:val="1056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9694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гражданских сооружений, водоснабжения и водоотведения для локомотивного хозяйства</w:t>
            </w:r>
          </w:p>
        </w:tc>
      </w:tr>
      <w:tr w:rsidR="00C50E56" w:rsidRPr="00787662" w:rsidTr="004124CC">
        <w:trPr>
          <w:gridBefore w:val="1"/>
          <w:trHeight w:val="132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9695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гражданских сооружений, водоснабжения и водоотведения для других хозяйств, кроме локомотивного хозяйства</w:t>
            </w:r>
          </w:p>
        </w:tc>
      </w:tr>
      <w:tr w:rsidR="00C50E56" w:rsidRPr="00787662" w:rsidTr="004124CC">
        <w:trPr>
          <w:gridBefore w:val="1"/>
          <w:trHeight w:val="1056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9696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основных средств производственного назначения, выполняемый  хозяйством гражданских сооружений, водоснабжения и водоотведения для других хозяйств, кроме локомотивного хозяйства</w:t>
            </w:r>
          </w:p>
        </w:tc>
      </w:tr>
      <w:tr w:rsidR="00C50E56" w:rsidRPr="00787662" w:rsidTr="004124CC">
        <w:trPr>
          <w:gridBefore w:val="1"/>
          <w:trHeight w:val="792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9697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основных средств производственного назначения, выполняемый  хозяйством гражданских сооружений, водоснабжения и водоотведения для локомотивного хозяйства</w:t>
            </w:r>
          </w:p>
        </w:tc>
      </w:tr>
      <w:tr w:rsidR="00C50E56" w:rsidRPr="00787662" w:rsidTr="004124CC">
        <w:trPr>
          <w:gridBefore w:val="1"/>
          <w:trHeight w:val="1056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9563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автоматики и телемеханики для локомотивного хозяйства</w:t>
            </w:r>
          </w:p>
        </w:tc>
      </w:tr>
      <w:tr w:rsidR="00C50E56" w:rsidRPr="00787662" w:rsidTr="004124CC">
        <w:trPr>
          <w:gridBefore w:val="1"/>
          <w:trHeight w:val="1056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9564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автоматики и телемеханики для других хозяйств, кроме локомотивного хозяйства</w:t>
            </w:r>
          </w:p>
        </w:tc>
      </w:tr>
      <w:tr w:rsidR="00C50E56" w:rsidRPr="00787662" w:rsidTr="004124CC">
        <w:trPr>
          <w:gridBefore w:val="1"/>
          <w:trHeight w:val="1056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9565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основных средств производственного назначения, выполняемый  хозяйством автоматики и телемеханики для других хозяйств, кроме локомотивного хозяйства</w:t>
            </w:r>
          </w:p>
        </w:tc>
      </w:tr>
      <w:tr w:rsidR="00C50E56" w:rsidRPr="00787662" w:rsidTr="004124CC">
        <w:trPr>
          <w:gridBefore w:val="1"/>
          <w:trHeight w:val="792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9566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основных средств производственного назначения, выполняемый  хозяйством автоматики и телемеханики для локомотивного хозяйства</w:t>
            </w:r>
          </w:p>
        </w:tc>
      </w:tr>
      <w:tr w:rsidR="00C50E56" w:rsidRPr="00787662" w:rsidTr="004124CC">
        <w:trPr>
          <w:gridBefore w:val="1"/>
          <w:trHeight w:val="792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9601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связи для локомотивного хозяйства</w:t>
            </w:r>
          </w:p>
        </w:tc>
      </w:tr>
      <w:tr w:rsidR="00C50E56" w:rsidRPr="00787662" w:rsidTr="004124CC">
        <w:trPr>
          <w:gridBefore w:val="1"/>
          <w:trHeight w:val="1056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9602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связи для других хозяйств, кроме локомотивного хозяйства</w:t>
            </w:r>
          </w:p>
        </w:tc>
      </w:tr>
      <w:tr w:rsidR="00C50E56" w:rsidRPr="00787662" w:rsidTr="004124CC">
        <w:trPr>
          <w:gridBefore w:val="1"/>
          <w:trHeight w:val="792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9603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основных средств производственного назначения, выполняемый  хозяйством связи для других хозяйств, кроме локомотивного хозяйства</w:t>
            </w:r>
          </w:p>
        </w:tc>
      </w:tr>
      <w:tr w:rsidR="00C50E56" w:rsidRPr="00787662" w:rsidTr="004124CC">
        <w:trPr>
          <w:gridBefore w:val="1"/>
          <w:trHeight w:val="792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9610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основных средств производственного назначения, выполняемый  хозяйством связи для локомотивного хозяйства</w:t>
            </w:r>
          </w:p>
        </w:tc>
      </w:tr>
      <w:tr w:rsidR="00C50E56" w:rsidRPr="00787662" w:rsidTr="004124CC">
        <w:trPr>
          <w:gridBefore w:val="1"/>
          <w:trHeight w:val="1056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9690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корпоративной информатизации для локомотивного хозяйства</w:t>
            </w:r>
          </w:p>
        </w:tc>
      </w:tr>
      <w:tr w:rsidR="00C50E56" w:rsidRPr="00787662" w:rsidTr="004124CC">
        <w:trPr>
          <w:gridBefore w:val="1"/>
          <w:trHeight w:val="1056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9691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корпоративной информатизации для других хозяйств, кроме локомотивного хозяйства</w:t>
            </w:r>
          </w:p>
        </w:tc>
      </w:tr>
      <w:tr w:rsidR="00C50E56" w:rsidRPr="00787662" w:rsidTr="004124CC">
        <w:trPr>
          <w:gridBefore w:val="1"/>
          <w:trHeight w:val="1056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9692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основных средств производственного назначения, выполняемый  хозяйством корпоративной информатизации для других хозяйств, кроме локомотивного хозяйства</w:t>
            </w:r>
          </w:p>
        </w:tc>
      </w:tr>
      <w:tr w:rsidR="00C50E56" w:rsidRPr="00787662" w:rsidTr="004124CC">
        <w:trPr>
          <w:gridBefore w:val="1"/>
          <w:trHeight w:val="792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9693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основных средств производственного назначения, выполняемый  хозяйством корпоративной информатизации для локомотивного хозяйства</w:t>
            </w:r>
          </w:p>
        </w:tc>
      </w:tr>
      <w:tr w:rsidR="00C50E56" w:rsidRPr="00787662" w:rsidTr="004124CC">
        <w:trPr>
          <w:gridBefore w:val="1"/>
          <w:trHeight w:val="1056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9557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электрификации и электроснабжения для локомотивного хозяйства</w:t>
            </w:r>
          </w:p>
        </w:tc>
      </w:tr>
      <w:tr w:rsidR="00C50E56" w:rsidRPr="00787662" w:rsidTr="004124CC">
        <w:trPr>
          <w:gridBefore w:val="1"/>
          <w:trHeight w:val="1056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9558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электрификации и электроснабжения для других хозяйств, кроме локомотивного хозяйства</w:t>
            </w:r>
          </w:p>
        </w:tc>
      </w:tr>
      <w:tr w:rsidR="00C50E56" w:rsidRPr="00787662" w:rsidTr="004124CC">
        <w:trPr>
          <w:gridBefore w:val="1"/>
          <w:trHeight w:val="1056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9559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основных средств производственного назначения, выполняемый  хозяйством электрификации и электроснабжения для других хозяйств, кроме локомотивного хозяйства</w:t>
            </w:r>
          </w:p>
        </w:tc>
      </w:tr>
      <w:tr w:rsidR="00C50E56" w:rsidRPr="00787662" w:rsidTr="004124CC">
        <w:trPr>
          <w:gridBefore w:val="1"/>
          <w:trHeight w:val="792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9570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основных средств производственного назначения, выполняемый  хозяйством электрификации и электроснабжения для локомотивного хозяйства</w:t>
            </w:r>
          </w:p>
        </w:tc>
      </w:tr>
      <w:tr w:rsidR="00C50E56" w:rsidRPr="00787662" w:rsidTr="004124CC">
        <w:trPr>
          <w:gridBefore w:val="1"/>
          <w:trHeight w:val="1056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9811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"Промышленные предприятия" для локомотивного хозяйства</w:t>
            </w:r>
          </w:p>
        </w:tc>
      </w:tr>
      <w:tr w:rsidR="00C50E56" w:rsidRPr="00787662" w:rsidTr="004124CC">
        <w:trPr>
          <w:gridBefore w:val="1"/>
          <w:trHeight w:val="1056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9812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"Промышленные предприятия" для других хозяйств, кроме локомотивного хозяйства</w:t>
            </w:r>
          </w:p>
        </w:tc>
      </w:tr>
      <w:tr w:rsidR="00C50E56" w:rsidRPr="00787662" w:rsidTr="004124CC">
        <w:trPr>
          <w:gridBefore w:val="1"/>
          <w:trHeight w:val="1056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9813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основных средств производственного назначения, выполняемый  хозяйством "Промышленные предприятия" для других хозяйств, кроме локомотивного хозяйства</w:t>
            </w:r>
          </w:p>
        </w:tc>
      </w:tr>
      <w:tr w:rsidR="00C50E56" w:rsidRPr="00787662" w:rsidTr="004124CC">
        <w:trPr>
          <w:gridBefore w:val="1"/>
          <w:trHeight w:val="792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9814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основных средств производственного назначения, выполняемый  хозяйством "Промышленные предприятия" для локомотивного хозяйства</w:t>
            </w:r>
          </w:p>
        </w:tc>
      </w:tr>
      <w:tr w:rsidR="00C50E56" w:rsidRPr="00787662" w:rsidTr="004124CC">
        <w:trPr>
          <w:gridBefore w:val="1"/>
          <w:trHeight w:val="792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2549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Амортизация машин и механизмов, занятых на капитальных видах ремонта контактной сети и линий электропередачи, расположенных на опорах контактной сети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7509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Научно-исследовательские и опытно-конструкторские работы (пассажирское хозяйство)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7511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Научно-исследовательские и опытно-конструкторские работы (локомотивное хозяйство)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7512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Научно-исследовательские и опытно-конструкторские работы (вагонное хозяйство)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7513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Научно-исследовательские и опытно-конструкторские работы (хозяйство пути)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7514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Научно-исследовательские и опытно-конструкторские работы (хозяйство корпоративной информатизации)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7515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Научно-исследовательские и опытно-конструкторские работы (хозяйство электрификации и электроснабжения)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1012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Погрузочно-разгрузочные работы, осуществляемые для структурных подразделений железнодорожного транспорта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3102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Работа электровозов в хозяйственном движении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3302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Работа тепловозов в хозяйственном движении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3108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Работа электровозов в дальнем следовании (в т.ч. электроэнергия на тягу)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3209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Работа электропоездов в дальнем следовании (в т.ч. электроэнергия на тягу)</w:t>
            </w:r>
          </w:p>
        </w:tc>
      </w:tr>
      <w:tr w:rsidR="00C50E56" w:rsidRPr="00787662" w:rsidTr="004124CC">
        <w:trPr>
          <w:gridBefore w:val="1"/>
          <w:trHeight w:val="72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2029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Наружное освещение парков железнодорожных станций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3219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Работа электропоездов в хозяйственном движении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3220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Обслуживание электропоездов в хозяйственном движении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3221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Амортизация электропоездов, работающих в хозяйственном движении</w:t>
            </w:r>
          </w:p>
        </w:tc>
      </w:tr>
      <w:tr w:rsidR="00C50E56" w:rsidRPr="00787662" w:rsidTr="004124CC">
        <w:trPr>
          <w:gridBefore w:val="1"/>
          <w:trHeight w:val="2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6345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Внеплановый ремонт маневровых тепловозов</w:t>
            </w:r>
          </w:p>
        </w:tc>
      </w:tr>
      <w:tr w:rsidR="00C50E56" w:rsidRPr="00787662" w:rsidTr="004124CC">
        <w:trPr>
          <w:gridBefore w:val="1"/>
          <w:trHeight w:val="1056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9871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структурными подразделениями прочих хозяйств для локомотивного хозяйства</w:t>
            </w:r>
          </w:p>
        </w:tc>
      </w:tr>
      <w:tr w:rsidR="00C50E56" w:rsidRPr="00787662" w:rsidTr="004124CC">
        <w:trPr>
          <w:gridBefore w:val="1"/>
          <w:trHeight w:val="1056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9872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структурными подразделениями прочих хозяйств для других хозяйств, кроме локомотивного хозяйства</w:t>
            </w:r>
          </w:p>
        </w:tc>
      </w:tr>
      <w:tr w:rsidR="00C50E56" w:rsidRPr="00787662" w:rsidTr="004124CC">
        <w:trPr>
          <w:gridBefore w:val="1"/>
          <w:trHeight w:val="1056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9873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основных средств производственного назначения, выполняемый  структурными подразделениями прочих хозяйств для других хозяйств, кроме локомотивного хозяйства</w:t>
            </w:r>
          </w:p>
        </w:tc>
      </w:tr>
      <w:tr w:rsidR="00C50E56" w:rsidRPr="00787662" w:rsidTr="004124CC">
        <w:trPr>
          <w:gridBefore w:val="1"/>
          <w:trHeight w:val="792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9874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основных средств производственного назначения, выполняемый структурными подразделениями прочих хозяйств для локомотивного хозяйства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2222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Амортизация объектов генерации тепловой энергии, водоснабжения и водоотведения</w:t>
            </w:r>
          </w:p>
        </w:tc>
      </w:tr>
      <w:tr w:rsidR="00C50E56" w:rsidRPr="00787662" w:rsidTr="004124CC">
        <w:trPr>
          <w:gridBefore w:val="1"/>
          <w:trHeight w:val="528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787662" w:rsidRDefault="00C50E56" w:rsidP="00787662">
            <w:pPr>
              <w:jc w:val="center"/>
              <w:rPr>
                <w:sz w:val="20"/>
                <w:lang w:val="en-US" w:eastAsia="en-US"/>
              </w:rPr>
            </w:pPr>
            <w:r w:rsidRPr="00787662">
              <w:rPr>
                <w:sz w:val="20"/>
                <w:lang w:val="en-US" w:eastAsia="en-US"/>
              </w:rPr>
              <w:t>2223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787662" w:rsidRDefault="00C50E56" w:rsidP="00787662">
            <w:pPr>
              <w:rPr>
                <w:sz w:val="20"/>
                <w:lang w:eastAsia="en-US"/>
              </w:rPr>
            </w:pPr>
            <w:r w:rsidRPr="00787662">
              <w:rPr>
                <w:sz w:val="20"/>
                <w:lang w:eastAsia="en-US"/>
              </w:rPr>
              <w:t>Капитальный ремонт объектов генерации тепловой энергии, водоснабжения и водоотведения</w:t>
            </w:r>
          </w:p>
        </w:tc>
      </w:tr>
    </w:tbl>
    <w:p w:rsidR="00C50E56" w:rsidRPr="00E50DBA" w:rsidRDefault="00C50E56"/>
    <w:p w:rsidR="00C50E56" w:rsidRPr="00AF742B" w:rsidRDefault="00C50E56">
      <w:pPr>
        <w:pStyle w:val="Heading1"/>
        <w:spacing w:after="240"/>
        <w:jc w:val="center"/>
        <w:rPr>
          <w:rFonts w:ascii="Times New Roman" w:hAnsi="Times New Roman"/>
          <w:caps/>
          <w:kern w:val="0"/>
          <w:sz w:val="28"/>
          <w:szCs w:val="28"/>
        </w:rPr>
      </w:pPr>
      <w:bookmarkStart w:id="4" w:name="_Toc211855610"/>
      <w:r w:rsidRPr="00AF742B">
        <w:rPr>
          <w:rFonts w:ascii="Times New Roman" w:hAnsi="Times New Roman"/>
          <w:kern w:val="0"/>
          <w:sz w:val="28"/>
          <w:szCs w:val="28"/>
        </w:rPr>
        <w:t xml:space="preserve">3. </w:t>
      </w:r>
      <w:r>
        <w:rPr>
          <w:rFonts w:ascii="Times New Roman" w:hAnsi="Times New Roman"/>
          <w:kern w:val="0"/>
          <w:sz w:val="28"/>
          <w:szCs w:val="28"/>
        </w:rPr>
        <w:t>М</w:t>
      </w:r>
      <w:r w:rsidRPr="00AF742B">
        <w:rPr>
          <w:rFonts w:ascii="Times New Roman Bold" w:hAnsi="Times New Roman Bold"/>
          <w:kern w:val="0"/>
          <w:sz w:val="28"/>
          <w:szCs w:val="28"/>
        </w:rPr>
        <w:t xml:space="preserve">етодические подходы к распределению расходов от пассажирских перевозок </w:t>
      </w:r>
      <w:r w:rsidRPr="00AF742B">
        <w:rPr>
          <w:rFonts w:ascii="Times New Roman" w:hAnsi="Times New Roman"/>
          <w:kern w:val="0"/>
          <w:sz w:val="28"/>
          <w:szCs w:val="28"/>
        </w:rPr>
        <w:t xml:space="preserve">в дальнем следовании </w:t>
      </w:r>
      <w:r w:rsidRPr="00AF742B">
        <w:rPr>
          <w:rFonts w:ascii="Times New Roman Bold" w:hAnsi="Times New Roman Bold"/>
          <w:kern w:val="0"/>
          <w:sz w:val="28"/>
          <w:szCs w:val="28"/>
        </w:rPr>
        <w:t>в регулируемом (естественно-монопольном) и нерегулируемом (конкурентном) секторах</w:t>
      </w:r>
      <w:bookmarkEnd w:id="4"/>
      <w:r w:rsidRPr="00AF742B">
        <w:rPr>
          <w:rFonts w:ascii="Times New Roman Bold" w:hAnsi="Times New Roman Bold"/>
          <w:kern w:val="0"/>
          <w:sz w:val="28"/>
          <w:szCs w:val="28"/>
        </w:rPr>
        <w:t xml:space="preserve"> </w:t>
      </w:r>
    </w:p>
    <w:p w:rsidR="00C50E56" w:rsidRPr="00AF742B" w:rsidRDefault="00C50E56">
      <w:pPr>
        <w:pStyle w:val="Heading2"/>
        <w:jc w:val="center"/>
        <w:rPr>
          <w:rFonts w:ascii="Times New Roman Bold" w:hAnsi="Times New Roman Bold" w:cs="Times New Roman"/>
          <w:i w:val="0"/>
          <w:caps/>
        </w:rPr>
      </w:pPr>
      <w:bookmarkStart w:id="5" w:name="_Toc211855611"/>
      <w:r w:rsidRPr="00AF742B">
        <w:rPr>
          <w:rFonts w:ascii="Times New Roman" w:hAnsi="Times New Roman" w:cs="Times New Roman"/>
          <w:i w:val="0"/>
        </w:rPr>
        <w:t xml:space="preserve">3.1. </w:t>
      </w:r>
      <w:r>
        <w:rPr>
          <w:rFonts w:ascii="Times New Roman" w:hAnsi="Times New Roman" w:cs="Times New Roman"/>
          <w:i w:val="0"/>
        </w:rPr>
        <w:t>О</w:t>
      </w:r>
      <w:r w:rsidRPr="00AF742B">
        <w:rPr>
          <w:rFonts w:ascii="Times New Roman Bold" w:hAnsi="Times New Roman Bold" w:cs="Times New Roman"/>
          <w:i w:val="0"/>
        </w:rPr>
        <w:t>бщие принципы распределения расходов</w:t>
      </w:r>
      <w:bookmarkEnd w:id="5"/>
    </w:p>
    <w:p w:rsidR="00C50E56" w:rsidRPr="00E50DBA" w:rsidRDefault="00C50E56" w:rsidP="00AF742B">
      <w:pPr>
        <w:ind w:firstLine="720"/>
        <w:jc w:val="both"/>
      </w:pPr>
      <w:r w:rsidRPr="00E50DBA">
        <w:t xml:space="preserve">Расходы от пассажирских перевозок в дальнем следовании формируются в разрезе статей Номенклатуры расходов по пассажирским перевозкам в дальнем следовании с дальнейшим поэтапным распределением расходов по каждой строке между видами тяги, видами предоставляемых услуг, видами сообщений, категориями поездов и типами вагонов. </w:t>
      </w:r>
    </w:p>
    <w:p w:rsidR="00C50E56" w:rsidRPr="00E50DBA" w:rsidRDefault="00C50E56" w:rsidP="00AF742B">
      <w:pPr>
        <w:ind w:firstLine="720"/>
        <w:jc w:val="both"/>
      </w:pPr>
      <w:r w:rsidRPr="00E50DBA">
        <w:t>Перечень видов тяги включает:</w:t>
      </w:r>
    </w:p>
    <w:p w:rsidR="00C50E56" w:rsidRPr="00E50DBA" w:rsidRDefault="00C50E56" w:rsidP="00AF742B">
      <w:pPr>
        <w:ind w:firstLine="720"/>
        <w:jc w:val="both"/>
      </w:pPr>
      <w:r w:rsidRPr="00E50DBA">
        <w:t>локомотивную тягу;</w:t>
      </w:r>
    </w:p>
    <w:p w:rsidR="00C50E56" w:rsidRPr="00E50DBA" w:rsidRDefault="00C50E56" w:rsidP="00AF742B">
      <w:pPr>
        <w:ind w:firstLine="720"/>
        <w:jc w:val="both"/>
      </w:pPr>
      <w:r w:rsidRPr="00E50DBA">
        <w:t>моторвагонную тягу.</w:t>
      </w:r>
    </w:p>
    <w:p w:rsidR="00C50E56" w:rsidRPr="00E50DBA" w:rsidRDefault="00C50E56" w:rsidP="00AF742B">
      <w:pPr>
        <w:ind w:firstLine="720"/>
        <w:jc w:val="both"/>
      </w:pPr>
      <w:r w:rsidRPr="00E50DBA">
        <w:t>Расходы, распределенные между видами тяги, подлежат дальнейшему постатейному распределению между видами предоставляемых услуг.</w:t>
      </w:r>
    </w:p>
    <w:p w:rsidR="00C50E56" w:rsidRPr="00E50DBA" w:rsidRDefault="00C50E56" w:rsidP="00AF742B">
      <w:pPr>
        <w:ind w:firstLine="720"/>
        <w:jc w:val="both"/>
      </w:pPr>
      <w:r w:rsidRPr="00E50DBA">
        <w:t>Перечень видов предоставляемых услуг включает:</w:t>
      </w:r>
    </w:p>
    <w:p w:rsidR="00C50E56" w:rsidRPr="00E50DBA" w:rsidRDefault="00C50E56" w:rsidP="00AF742B">
      <w:pPr>
        <w:ind w:firstLine="720"/>
        <w:jc w:val="both"/>
      </w:pPr>
      <w:r w:rsidRPr="00E50DBA">
        <w:t>перевозку пассажиров;</w:t>
      </w:r>
    </w:p>
    <w:p w:rsidR="00C50E56" w:rsidRPr="00E50DBA" w:rsidRDefault="00C50E56" w:rsidP="00AF742B">
      <w:pPr>
        <w:ind w:firstLine="720"/>
        <w:jc w:val="both"/>
      </w:pPr>
      <w:r w:rsidRPr="00E50DBA">
        <w:t>перевозку багажа, в том числе перевозку грузобагажа;</w:t>
      </w:r>
    </w:p>
    <w:p w:rsidR="00C50E56" w:rsidRPr="00E50DBA" w:rsidRDefault="00C50E56" w:rsidP="00AF742B">
      <w:pPr>
        <w:ind w:firstLine="720"/>
        <w:jc w:val="both"/>
      </w:pPr>
      <w:r w:rsidRPr="00E50DBA">
        <w:t>перевозку почты;</w:t>
      </w:r>
    </w:p>
    <w:p w:rsidR="00C50E56" w:rsidRPr="00E50DBA" w:rsidRDefault="00C50E56" w:rsidP="00AF742B">
      <w:pPr>
        <w:ind w:firstLine="720"/>
        <w:jc w:val="both"/>
      </w:pPr>
      <w:r w:rsidRPr="00E50DBA">
        <w:t>прочие услуги, связанные с перевозкой пассажиров;</w:t>
      </w:r>
    </w:p>
    <w:p w:rsidR="00C50E56" w:rsidRPr="00E50DBA" w:rsidRDefault="00C50E56" w:rsidP="00AF742B">
      <w:pPr>
        <w:ind w:firstLine="720"/>
        <w:jc w:val="both"/>
      </w:pPr>
      <w:r w:rsidRPr="00E50DBA">
        <w:t>прочие услуги, связанные с перевозкой багажа, в том</w:t>
      </w:r>
      <w:r>
        <w:t xml:space="preserve"> числе с перевозкой грузобагажа.</w:t>
      </w:r>
    </w:p>
    <w:p w:rsidR="00C50E56" w:rsidRPr="00E50DBA" w:rsidRDefault="00C50E56" w:rsidP="00AF742B">
      <w:pPr>
        <w:ind w:firstLine="720"/>
        <w:jc w:val="both"/>
      </w:pPr>
      <w:r w:rsidRPr="00E50DBA">
        <w:t>Расходы, распределенные между видами услуг, кроме расходов, отнесенных на прочие услуги («прочие услуги, связанные с перевозкой пассажиров», «прочие услуги, связанные с перевозкой багажа», «прочие услуги, связанные с перевозкой грузобагажа»), подлежат дальнейшему постатейному распределению между видами сообщений.</w:t>
      </w:r>
    </w:p>
    <w:p w:rsidR="00C50E56" w:rsidRPr="00E50DBA" w:rsidRDefault="00C50E56" w:rsidP="00AF742B">
      <w:pPr>
        <w:ind w:firstLine="720"/>
        <w:jc w:val="both"/>
      </w:pPr>
      <w:r w:rsidRPr="00E50DBA">
        <w:t>Перечень видов сообщений включает:</w:t>
      </w:r>
    </w:p>
    <w:p w:rsidR="00C50E56" w:rsidRPr="00E50DBA" w:rsidRDefault="00C50E56" w:rsidP="00AF742B">
      <w:pPr>
        <w:ind w:firstLine="720"/>
        <w:jc w:val="both"/>
      </w:pPr>
      <w:r w:rsidRPr="00E50DBA">
        <w:t>международное сообщение</w:t>
      </w:r>
      <w:r w:rsidRPr="00E50DBA">
        <w:rPr>
          <w:rStyle w:val="FootnoteReference"/>
        </w:rPr>
        <w:footnoteReference w:id="1"/>
      </w:r>
      <w:r w:rsidRPr="00E50DBA">
        <w:t>;</w:t>
      </w:r>
    </w:p>
    <w:p w:rsidR="00C50E56" w:rsidRPr="00E50DBA" w:rsidRDefault="00C50E56" w:rsidP="00AF742B">
      <w:pPr>
        <w:ind w:firstLine="720"/>
        <w:jc w:val="both"/>
      </w:pPr>
      <w:r w:rsidRPr="00E50DBA">
        <w:t>внутригосударственное сообщение.</w:t>
      </w:r>
    </w:p>
    <w:p w:rsidR="00C50E56" w:rsidRPr="00E50DBA" w:rsidRDefault="00C50E56" w:rsidP="00AF742B">
      <w:pPr>
        <w:ind w:firstLine="720"/>
        <w:jc w:val="both"/>
      </w:pPr>
      <w:r w:rsidRPr="00E50DBA">
        <w:t xml:space="preserve">Дальнейшее постатейное распределение расходов осуществляется только в части расходов по </w:t>
      </w:r>
      <w:r w:rsidRPr="00E50DBA">
        <w:rPr>
          <w:i/>
        </w:rPr>
        <w:t>перевозке пассажиров</w:t>
      </w:r>
      <w:r w:rsidRPr="00E50DBA">
        <w:t xml:space="preserve"> между категориями поездов и типами вагонов.</w:t>
      </w:r>
    </w:p>
    <w:p w:rsidR="00C50E56" w:rsidRPr="00E50DBA" w:rsidRDefault="00C50E56" w:rsidP="00AF742B">
      <w:pPr>
        <w:ind w:firstLine="720"/>
        <w:jc w:val="both"/>
      </w:pPr>
      <w:r w:rsidRPr="00E50DBA">
        <w:t>Перечень категорий поездов включает:</w:t>
      </w:r>
    </w:p>
    <w:p w:rsidR="00C50E56" w:rsidRPr="00E50DBA" w:rsidRDefault="00C50E56" w:rsidP="00AF742B">
      <w:pPr>
        <w:ind w:firstLine="720"/>
        <w:jc w:val="both"/>
      </w:pPr>
      <w:r w:rsidRPr="00E50DBA">
        <w:t>пассажирские поезда;</w:t>
      </w:r>
    </w:p>
    <w:p w:rsidR="00C50E56" w:rsidRPr="00E50DBA" w:rsidRDefault="00C50E56" w:rsidP="00AF742B">
      <w:pPr>
        <w:ind w:firstLine="720"/>
        <w:jc w:val="both"/>
      </w:pPr>
      <w:r w:rsidRPr="00E50DBA">
        <w:t>скорые поезда;</w:t>
      </w:r>
    </w:p>
    <w:p w:rsidR="00C50E56" w:rsidRPr="00E50DBA" w:rsidRDefault="00C50E56" w:rsidP="00AF742B">
      <w:pPr>
        <w:ind w:firstLine="720"/>
        <w:jc w:val="both"/>
      </w:pPr>
      <w:r w:rsidRPr="00E50DBA">
        <w:t>скоростные поезда.</w:t>
      </w:r>
    </w:p>
    <w:p w:rsidR="00C50E56" w:rsidRPr="00E50DBA" w:rsidRDefault="00C50E56" w:rsidP="00AF742B">
      <w:pPr>
        <w:ind w:firstLine="720"/>
        <w:jc w:val="both"/>
      </w:pPr>
      <w:r w:rsidRPr="00E50DBA">
        <w:t>Перечень типов вагонов включает:</w:t>
      </w:r>
    </w:p>
    <w:p w:rsidR="00C50E56" w:rsidRPr="00E50DBA" w:rsidRDefault="00C50E56" w:rsidP="00AF742B">
      <w:pPr>
        <w:ind w:firstLine="720"/>
        <w:jc w:val="both"/>
      </w:pPr>
      <w:r w:rsidRPr="00E50DBA">
        <w:t>плацкартные вагоны;</w:t>
      </w:r>
    </w:p>
    <w:p w:rsidR="00C50E56" w:rsidRPr="00E50DBA" w:rsidRDefault="00C50E56" w:rsidP="00AF742B">
      <w:pPr>
        <w:ind w:firstLine="720"/>
        <w:jc w:val="both"/>
      </w:pPr>
      <w:r w:rsidRPr="00E50DBA">
        <w:t>общие вагоны;</w:t>
      </w:r>
    </w:p>
    <w:p w:rsidR="00C50E56" w:rsidRPr="00E50DBA" w:rsidRDefault="00C50E56" w:rsidP="00AF742B">
      <w:pPr>
        <w:ind w:firstLine="720"/>
        <w:jc w:val="both"/>
      </w:pPr>
      <w:r w:rsidRPr="00E50DBA">
        <w:t>вагоны купе;</w:t>
      </w:r>
    </w:p>
    <w:p w:rsidR="00C50E56" w:rsidRPr="00E50DBA" w:rsidRDefault="00C50E56" w:rsidP="00AF742B">
      <w:pPr>
        <w:ind w:firstLine="720"/>
        <w:jc w:val="both"/>
      </w:pPr>
      <w:r w:rsidRPr="00E50DBA">
        <w:t>вагоны СВ;</w:t>
      </w:r>
    </w:p>
    <w:p w:rsidR="00C50E56" w:rsidRPr="00E50DBA" w:rsidRDefault="00C50E56" w:rsidP="00AF742B">
      <w:pPr>
        <w:ind w:firstLine="720"/>
        <w:jc w:val="both"/>
      </w:pPr>
      <w:r w:rsidRPr="00E50DBA">
        <w:t xml:space="preserve">вагоны 1-го класса; </w:t>
      </w:r>
    </w:p>
    <w:p w:rsidR="00C50E56" w:rsidRPr="00E50DBA" w:rsidRDefault="00C50E56" w:rsidP="00AF742B">
      <w:pPr>
        <w:ind w:firstLine="720"/>
        <w:jc w:val="both"/>
      </w:pPr>
      <w:r w:rsidRPr="00E50DBA">
        <w:t>вагоны 2-го класса;</w:t>
      </w:r>
    </w:p>
    <w:p w:rsidR="00C50E56" w:rsidRPr="00E50DBA" w:rsidRDefault="00C50E56" w:rsidP="00AF742B">
      <w:pPr>
        <w:ind w:firstLine="720"/>
        <w:jc w:val="both"/>
      </w:pPr>
      <w:r w:rsidRPr="00E50DBA">
        <w:t>вагоны 3-го класса.</w:t>
      </w:r>
    </w:p>
    <w:p w:rsidR="00C50E56" w:rsidRPr="00E50DBA" w:rsidRDefault="00C50E56" w:rsidP="00AF742B">
      <w:pPr>
        <w:ind w:firstLine="720"/>
        <w:jc w:val="both"/>
      </w:pPr>
      <w:r w:rsidRPr="00E50DBA">
        <w:t xml:space="preserve">Распределение расходов производится на уровне ОАО «РЖД». Источником информации о расходах является форма </w:t>
      </w:r>
      <w:r>
        <w:t xml:space="preserve">№ </w:t>
      </w:r>
      <w:r w:rsidRPr="00E50DBA">
        <w:t>«7-у-отчетная» (уровень ОАО «РЖД»). В распределении участвуют статьи расходов формы</w:t>
      </w:r>
      <w:r>
        <w:t xml:space="preserve"> №</w:t>
      </w:r>
      <w:r w:rsidRPr="00E50DBA">
        <w:t xml:space="preserve"> «7-у-отчетная» уровня ОАО «РЖД», отнесенные на вид деятельности «пассажирские перевозки в дальнем следовании».</w:t>
      </w:r>
    </w:p>
    <w:p w:rsidR="00C50E56" w:rsidRPr="00E50DBA" w:rsidRDefault="00C50E56" w:rsidP="00AF742B">
      <w:pPr>
        <w:ind w:firstLine="720"/>
        <w:jc w:val="both"/>
      </w:pPr>
      <w:r w:rsidRPr="00E50DBA">
        <w:t>Распределение сумм расходов производится пропорционально измерителям, характеризующим зависимость величины расходов по каждой конкретной статье от объектов распределения.</w:t>
      </w:r>
    </w:p>
    <w:p w:rsidR="00C50E56" w:rsidRDefault="00C50E56" w:rsidP="00AF742B">
      <w:pPr>
        <w:ind w:firstLine="720"/>
        <w:jc w:val="both"/>
      </w:pPr>
      <w:r w:rsidRPr="00E50DBA">
        <w:t xml:space="preserve">Для распределения расходов пропорционально натуральным показателям используются данные сводной статистической отчетности за соответствующий период (форма ЦО-1, ЦО-5, ЦО-22, ЦО-22 Экспресс, ТХО-2 и т.д.), а также данные форм отчетности о доходах и расходах. </w:t>
      </w:r>
    </w:p>
    <w:p w:rsidR="00C50E56" w:rsidRPr="00E50DBA" w:rsidRDefault="00C50E56" w:rsidP="00AF742B">
      <w:pPr>
        <w:ind w:firstLine="720"/>
        <w:jc w:val="both"/>
        <w:sectPr w:rsidR="00C50E56" w:rsidRPr="00E50DBA" w:rsidSect="00CA066D">
          <w:headerReference w:type="even" r:id="rId7"/>
          <w:headerReference w:type="default" r:id="rId8"/>
          <w:pgSz w:w="11907" w:h="16840" w:code="9"/>
          <w:pgMar w:top="1134" w:right="505" w:bottom="1134" w:left="1559" w:header="720" w:footer="720" w:gutter="0"/>
          <w:pgNumType w:start="199"/>
          <w:cols w:space="720"/>
          <w:docGrid w:linePitch="360"/>
        </w:sectPr>
      </w:pPr>
    </w:p>
    <w:p w:rsidR="00C50E56" w:rsidRPr="00E50DBA" w:rsidRDefault="00C50E56" w:rsidP="005D64CE">
      <w:pPr>
        <w:tabs>
          <w:tab w:val="left" w:pos="19680"/>
        </w:tabs>
        <w:spacing w:line="360" w:lineRule="auto"/>
        <w:ind w:firstLine="720"/>
        <w:jc w:val="right"/>
        <w:rPr>
          <w:i/>
        </w:rPr>
      </w:pPr>
      <w:r w:rsidRPr="00E50DBA">
        <w:rPr>
          <w:i/>
        </w:rPr>
        <w:t>Таблица 3.1</w:t>
      </w:r>
    </w:p>
    <w:p w:rsidR="00C50E56" w:rsidRDefault="00C50E56">
      <w:pPr>
        <w:spacing w:line="360" w:lineRule="auto"/>
        <w:ind w:firstLine="720"/>
        <w:jc w:val="center"/>
        <w:rPr>
          <w:b/>
        </w:rPr>
      </w:pPr>
      <w:r w:rsidRPr="00E50DBA">
        <w:rPr>
          <w:b/>
        </w:rPr>
        <w:t>Измерители, используемые для целей раздельного учета расходов в регулируемом и нерегулируемом секторах</w:t>
      </w:r>
    </w:p>
    <w:tbl>
      <w:tblPr>
        <w:tblW w:w="22402" w:type="dxa"/>
        <w:tblInd w:w="103" w:type="dxa"/>
        <w:tblLayout w:type="fixed"/>
        <w:tblLook w:val="00A0"/>
      </w:tblPr>
      <w:tblGrid>
        <w:gridCol w:w="784"/>
        <w:gridCol w:w="639"/>
        <w:gridCol w:w="709"/>
        <w:gridCol w:w="850"/>
        <w:gridCol w:w="709"/>
        <w:gridCol w:w="850"/>
        <w:gridCol w:w="709"/>
        <w:gridCol w:w="709"/>
        <w:gridCol w:w="709"/>
        <w:gridCol w:w="851"/>
        <w:gridCol w:w="850"/>
        <w:gridCol w:w="850"/>
        <w:gridCol w:w="850"/>
        <w:gridCol w:w="851"/>
        <w:gridCol w:w="850"/>
        <w:gridCol w:w="735"/>
        <w:gridCol w:w="735"/>
        <w:gridCol w:w="798"/>
        <w:gridCol w:w="851"/>
        <w:gridCol w:w="850"/>
        <w:gridCol w:w="709"/>
        <w:gridCol w:w="992"/>
        <w:gridCol w:w="708"/>
        <w:gridCol w:w="851"/>
        <w:gridCol w:w="709"/>
        <w:gridCol w:w="567"/>
        <w:gridCol w:w="708"/>
        <w:gridCol w:w="710"/>
        <w:gridCol w:w="709"/>
      </w:tblGrid>
      <w:tr w:rsidR="00C50E56" w:rsidRPr="00C45FEC" w:rsidTr="00C45FEC">
        <w:trPr>
          <w:trHeight w:val="885"/>
          <w:tblHeader/>
        </w:trPr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45FEC">
              <w:rPr>
                <w:b/>
                <w:bCs/>
                <w:sz w:val="18"/>
                <w:szCs w:val="18"/>
                <w:lang w:eastAsia="en-US"/>
              </w:rPr>
              <w:t>Измерители, используемые для распределения расходов между типами тяги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45FEC">
              <w:rPr>
                <w:b/>
                <w:bCs/>
                <w:sz w:val="18"/>
                <w:szCs w:val="18"/>
                <w:lang w:eastAsia="en-US"/>
              </w:rPr>
              <w:t>Источник данных по измерителям для распределения между типами тяги: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45FEC">
              <w:rPr>
                <w:b/>
                <w:bCs/>
                <w:sz w:val="18"/>
                <w:szCs w:val="18"/>
                <w:lang w:eastAsia="en-US"/>
              </w:rPr>
              <w:t>Измерители, используемые для распределения расходов между видами предоставляемых услуг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45FEC">
              <w:rPr>
                <w:b/>
                <w:bCs/>
                <w:sz w:val="18"/>
                <w:szCs w:val="18"/>
                <w:lang w:eastAsia="en-US"/>
              </w:rPr>
              <w:t>Источник данных по измерителям для распределения между видами услуг: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45FEC">
              <w:rPr>
                <w:b/>
                <w:bCs/>
                <w:sz w:val="18"/>
                <w:szCs w:val="18"/>
                <w:lang w:eastAsia="en-US"/>
              </w:rPr>
              <w:t>Измерители, используемые для распределения расходов между видами сообщений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45FEC">
              <w:rPr>
                <w:b/>
                <w:bCs/>
                <w:sz w:val="18"/>
                <w:szCs w:val="18"/>
                <w:lang w:eastAsia="en-US"/>
              </w:rPr>
              <w:t>Источник данных по измерителям для распределения между видами сообщений: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45FEC">
              <w:rPr>
                <w:b/>
                <w:bCs/>
                <w:sz w:val="18"/>
                <w:szCs w:val="18"/>
                <w:lang w:eastAsia="en-US"/>
              </w:rPr>
              <w:t>Измерители, используемые для распределения расходов между багажом и грузобагажом</w:t>
            </w:r>
          </w:p>
        </w:tc>
        <w:tc>
          <w:tcPr>
            <w:tcW w:w="31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45FEC">
              <w:rPr>
                <w:b/>
                <w:bCs/>
                <w:sz w:val="18"/>
                <w:szCs w:val="18"/>
                <w:lang w:eastAsia="en-US"/>
              </w:rPr>
              <w:t>Источник данных по измерителям для распределения между багажом и грузобагажом:</w:t>
            </w: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45FEC">
              <w:rPr>
                <w:b/>
                <w:bCs/>
                <w:sz w:val="18"/>
                <w:szCs w:val="18"/>
                <w:lang w:eastAsia="en-US"/>
              </w:rPr>
              <w:t>Измерители, используемые для распределения расходов между категориями поездов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45FEC">
              <w:rPr>
                <w:b/>
                <w:bCs/>
                <w:sz w:val="18"/>
                <w:szCs w:val="18"/>
                <w:lang w:eastAsia="en-US"/>
              </w:rPr>
              <w:t>Источник данных по измерителям для распределения между категориями поездов: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45FEC">
              <w:rPr>
                <w:b/>
                <w:bCs/>
                <w:sz w:val="18"/>
                <w:szCs w:val="18"/>
                <w:lang w:eastAsia="en-US"/>
              </w:rPr>
              <w:t>Измерители, используемые для распределения расходов между типами вагонов</w:t>
            </w:r>
          </w:p>
        </w:tc>
        <w:tc>
          <w:tcPr>
            <w:tcW w:w="49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45FEC">
              <w:rPr>
                <w:b/>
                <w:bCs/>
                <w:sz w:val="18"/>
                <w:szCs w:val="18"/>
                <w:lang w:eastAsia="en-US"/>
              </w:rPr>
              <w:t>Источник данных по измерителям для распределения между типами вагонов:</w:t>
            </w:r>
          </w:p>
        </w:tc>
      </w:tr>
      <w:tr w:rsidR="00C50E56" w:rsidRPr="00C45FEC" w:rsidTr="00C45FEC">
        <w:trPr>
          <w:trHeight w:val="1545"/>
          <w:tblHeader/>
        </w:trPr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C45FEC">
              <w:rPr>
                <w:b/>
                <w:bCs/>
                <w:sz w:val="18"/>
                <w:szCs w:val="18"/>
                <w:lang w:val="en-US" w:eastAsia="en-US"/>
              </w:rPr>
              <w:t>локомотивная тяга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C45FEC">
              <w:rPr>
                <w:b/>
                <w:bCs/>
                <w:sz w:val="18"/>
                <w:szCs w:val="18"/>
                <w:lang w:val="en-US" w:eastAsia="en-US"/>
              </w:rPr>
              <w:t>моторвагонная тяга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ind w:left="-108" w:right="-108"/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C45FEC">
              <w:rPr>
                <w:b/>
                <w:bCs/>
                <w:sz w:val="18"/>
                <w:szCs w:val="18"/>
                <w:lang w:val="en-US" w:eastAsia="en-US"/>
              </w:rPr>
              <w:t>перевозка пассажиров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C45FEC">
              <w:rPr>
                <w:b/>
                <w:bCs/>
                <w:sz w:val="18"/>
                <w:szCs w:val="18"/>
                <w:lang w:val="en-US" w:eastAsia="en-US"/>
              </w:rPr>
              <w:t>перевозка багажа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C45FEC">
              <w:rPr>
                <w:b/>
                <w:bCs/>
                <w:sz w:val="18"/>
                <w:szCs w:val="18"/>
                <w:lang w:val="en-US" w:eastAsia="en-US"/>
              </w:rPr>
              <w:t>перевозка почты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0E56" w:rsidRPr="00C45FEC" w:rsidRDefault="00C50E56" w:rsidP="00C45FEC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45FEC">
              <w:rPr>
                <w:b/>
                <w:bCs/>
                <w:sz w:val="18"/>
                <w:szCs w:val="18"/>
                <w:lang w:eastAsia="en-US"/>
              </w:rPr>
              <w:t xml:space="preserve">прочие услуги, связанные с перевозкой пассажиров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0E56" w:rsidRPr="00C45FEC" w:rsidRDefault="00C50E56" w:rsidP="00C45FEC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45FEC">
              <w:rPr>
                <w:b/>
                <w:bCs/>
                <w:sz w:val="18"/>
                <w:szCs w:val="18"/>
                <w:lang w:eastAsia="en-US"/>
              </w:rPr>
              <w:t>прочие услуги, связанные с перевозкой багажа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C45FEC">
              <w:rPr>
                <w:b/>
                <w:bCs/>
                <w:sz w:val="18"/>
                <w:szCs w:val="18"/>
                <w:lang w:val="en-US" w:eastAsia="en-US"/>
              </w:rPr>
              <w:t>внутригосударственное сообщение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C45FEC">
              <w:rPr>
                <w:b/>
                <w:bCs/>
                <w:sz w:val="18"/>
                <w:szCs w:val="18"/>
                <w:lang w:val="en-US" w:eastAsia="en-US"/>
              </w:rPr>
              <w:t>международное сообщение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C45FEC">
              <w:rPr>
                <w:b/>
                <w:bCs/>
                <w:sz w:val="18"/>
                <w:szCs w:val="18"/>
                <w:lang w:val="en-US" w:eastAsia="en-US"/>
              </w:rPr>
              <w:t>Перевозка багажа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C45FEC">
              <w:rPr>
                <w:b/>
                <w:bCs/>
                <w:sz w:val="18"/>
                <w:szCs w:val="18"/>
                <w:lang w:val="en-US" w:eastAsia="en-US"/>
              </w:rPr>
              <w:t>Перевозка грузобагажа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45FEC">
              <w:rPr>
                <w:b/>
                <w:bCs/>
                <w:sz w:val="18"/>
                <w:szCs w:val="18"/>
                <w:lang w:eastAsia="en-US"/>
              </w:rPr>
              <w:t>Прочие услуги, связанные с перевозкой грузобагажа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45FEC">
              <w:rPr>
                <w:b/>
                <w:bCs/>
                <w:sz w:val="18"/>
                <w:szCs w:val="18"/>
                <w:lang w:eastAsia="en-US"/>
              </w:rPr>
              <w:t>Прочие услуги, связанные с перевозкой багажа</w:t>
            </w: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C45FEC">
              <w:rPr>
                <w:b/>
                <w:bCs/>
                <w:sz w:val="18"/>
                <w:szCs w:val="18"/>
                <w:lang w:val="en-US" w:eastAsia="en-US"/>
              </w:rPr>
              <w:t>пассажирские поезда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C45FEC">
              <w:rPr>
                <w:b/>
                <w:bCs/>
                <w:sz w:val="18"/>
                <w:szCs w:val="18"/>
                <w:lang w:val="en-US" w:eastAsia="en-US"/>
              </w:rPr>
              <w:t>скорые поезда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C45FEC">
              <w:rPr>
                <w:b/>
                <w:bCs/>
                <w:sz w:val="18"/>
                <w:szCs w:val="18"/>
                <w:lang w:val="en-US" w:eastAsia="en-US"/>
              </w:rPr>
              <w:t>скоростные поезда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C45FEC">
              <w:rPr>
                <w:b/>
                <w:bCs/>
                <w:sz w:val="18"/>
                <w:szCs w:val="18"/>
                <w:lang w:val="en-US" w:eastAsia="en-US"/>
              </w:rPr>
              <w:t>общие вагоны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C45FEC">
              <w:rPr>
                <w:b/>
                <w:bCs/>
                <w:sz w:val="18"/>
                <w:szCs w:val="18"/>
                <w:lang w:val="en-US" w:eastAsia="en-US"/>
              </w:rPr>
              <w:t>плацкартные вагоны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C45FEC">
              <w:rPr>
                <w:b/>
                <w:bCs/>
                <w:sz w:val="18"/>
                <w:szCs w:val="18"/>
                <w:lang w:val="en-US" w:eastAsia="en-US"/>
              </w:rPr>
              <w:t>купе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C45FEC">
              <w:rPr>
                <w:b/>
                <w:bCs/>
                <w:sz w:val="18"/>
                <w:szCs w:val="18"/>
                <w:lang w:val="en-US" w:eastAsia="en-US"/>
              </w:rPr>
              <w:t>СВ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C45FEC">
              <w:rPr>
                <w:b/>
                <w:bCs/>
                <w:sz w:val="18"/>
                <w:szCs w:val="18"/>
                <w:lang w:val="en-US" w:eastAsia="en-US"/>
              </w:rPr>
              <w:t>1 класс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C45FEC">
              <w:rPr>
                <w:b/>
                <w:bCs/>
                <w:sz w:val="18"/>
                <w:szCs w:val="18"/>
                <w:lang w:val="en-US" w:eastAsia="en-US"/>
              </w:rPr>
              <w:t>2 класс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C45FEC">
              <w:rPr>
                <w:b/>
                <w:bCs/>
                <w:sz w:val="18"/>
                <w:szCs w:val="18"/>
                <w:lang w:val="en-US" w:eastAsia="en-US"/>
              </w:rPr>
              <w:t>3 класс</w:t>
            </w:r>
          </w:p>
        </w:tc>
      </w:tr>
      <w:tr w:rsidR="00C50E56" w:rsidRPr="00C45FEC" w:rsidTr="00C45FEC">
        <w:trPr>
          <w:trHeight w:val="330"/>
        </w:trPr>
        <w:tc>
          <w:tcPr>
            <w:tcW w:w="224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56" w:rsidRPr="00C45FEC" w:rsidRDefault="00C50E56" w:rsidP="00C45FEC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45FEC">
              <w:rPr>
                <w:b/>
                <w:bCs/>
                <w:sz w:val="18"/>
                <w:szCs w:val="18"/>
                <w:lang w:eastAsia="en-US"/>
              </w:rPr>
              <w:t>Пассажирские перевозки в дальнем следовании</w:t>
            </w:r>
          </w:p>
        </w:tc>
      </w:tr>
      <w:tr w:rsidR="00C50E56" w:rsidRPr="00C45FEC" w:rsidTr="00C45FEC">
        <w:trPr>
          <w:trHeight w:val="262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вагоно-км по видам тяги в дальнем следовании 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(ЦО-1 табл. 4 стр. 401 гр. 5) - (ЦО-1 табл. </w:t>
            </w:r>
            <w:r w:rsidRPr="00C45FEC">
              <w:rPr>
                <w:sz w:val="18"/>
                <w:szCs w:val="18"/>
                <w:lang w:val="en-US" w:eastAsia="en-US"/>
              </w:rPr>
              <w:t>4 стр.402. гр.5)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(ЦО-5 табл. 2 стр. 23 гр. 15) - (ЦО-5 табл. </w:t>
            </w:r>
            <w:r w:rsidRPr="00C45FEC">
              <w:rPr>
                <w:sz w:val="18"/>
                <w:szCs w:val="18"/>
                <w:lang w:val="en-US" w:eastAsia="en-US"/>
              </w:rPr>
              <w:t>2 стр.24. гр.15)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(тепловозы)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(ЦО-1 ТТ; табл. 4; стр. 401; гр. 1)-(ЦО-1 ТТ; Табл. 4; стр. 402; гр. 1)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(ЦО-1 ТТ; табл. 4; стр. 401; гр. 3)-(ЦО-1 ТТ; Табл. 4; стр. 402; гр. 3)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(ЦО-1 ТТ; табл. 4; стр. 401; гр. 2)-(ЦО-1 ТТ; Табл. 4; стр. 402; гр. 2)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сообщениях в локомотивной тяге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ЦО-32; внутригосударственное сообщение; локомотивная тяга; стр. 6, гр. 1 (без поездов 800-й нумерации)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ЦО-32; международное и межгосударственное сообщения; локомотивная тяга; стр. 6, гр. 1 (без поездов 800-й нумерации)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статьи доходов 7-д дальнего следования, отнесенные на вид услуг "перевозка багажа" во внутригосударственном сообщении в локомотивной тяге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статьи доходов 7-д дальнего следования, отнесенные на вид услуг "перевозка грузобагажа" во внутригосударственном сообщении в локомотивной тяге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ЦО-32; пассажирские поезда; внутригосударственное сообщение; локомотивная тяга; стр. 6, гр.1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ЦО-32; скорые поезда; внутригосударственное сообщение; локомотивная тяга; стр. 6, гр.1 (без поездов 800-й нумерации)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ЦО-32; скоростные поезда; внутригосударственное сообщение; локомотивная тяга; стр. 6, гр.1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ЦО-32; пассажирские поезда; внутригосударственное сообщение; локомотивная тяга; стр. 6; гр.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ЦО-32; пассажирские поезда; внутригосударственное сообщение; локомотивная тяга; стр. 6; гр. 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ЦО-32; пассажирские поезда; внутригосударственное сообщение; локомотивная тяга; стр. 6; гр. 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ЦО-32; пассажирские поезда; внутригосударственное сообщение; локомотивная тяга; стр. 6; гр. 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</w:tr>
      <w:tr w:rsidR="00C50E56" w:rsidRPr="00C45FEC" w:rsidTr="00C45FEC">
        <w:trPr>
          <w:trHeight w:val="3360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отправленные пассажиры по видам тяги в дальнем следовании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отправленные пассажиры в дальнем следовании, кроме отправленных пассажиров в дальнем следовании электропоездами 800-й нумерации «Экспресс»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отправленные пассажиры в дальнем следовании электропоездами 800-й нумерации «Экспресс»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(электровозы)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(ЦО-1 ЭТ; табл. 4; стр. 401; гр. 1)-(ЦО-1 ЭТ; Табл. 4; стр. 402; гр. 1)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(ЦО-1 ЭТ; табл. 4; стр. 401; гр. 3)-(ЦО-1 ЭТ; Табл. 4; стр. 402; гр. 3)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(ЦО-1 ЭТ; табл. 4; стр. 401; гр. 2)-(ЦО-1 ЭТ; Табл. 4; стр. 402; гр. 2)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сообщениях в моторвагонной тяге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ЦО-32; внутригосударственное сообщение; моторвагонная тяга; стр. 6, гр. 1 (поезда 800-й нумерации)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ЦО-32; международное и межгосударственное сообщения; моторвагонная тяга; стр. 6, гр. 1 (без поездов 800-й нумерации)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статьи доходов 7-д дальнего следования, отнесенные на вид услуг "перевозка багажа"в международном сообщении, в локомотивной тяге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статьи доходов 7-д дальнего следования, отнесенные на вид услуг "перевозка грузобагажа"в международном сообщении, в локомотивной тяге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ЦО-32; пассажирские поезда; международное и межгосударственное сообщения; локомотивная тяга; стр. 6, гр.1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ЦО-32; скорые поезда; международное и межгосударственное сообщения; локомотивная тяга; стр. 6, гр.1 (без поездов 800-й нумерации)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ЦО-32; скоростные поезда; международное и межгосударственное сообщения; локомотивная тяга; стр. 6, гр.1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ЦО-32; пассажирские поезда; международное и межгосударственное сообщения; локомотивная тяга; стр. 6; гр.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ЦО-32; пассажирские поезда; международное и межгосударственное сообщения; локомотивная тяга; стр. 6; гр. 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ЦО-32; пассажирские поезда; международное и межгосударственное сообщения; локомотивная тяга; стр. 6; гр. 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ЦО-32; пассажирские поезда; международное и межгосударственное сообщения; локомотивная тяга; стр. 6; гр. 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</w:tr>
      <w:tr w:rsidR="00C50E56" w:rsidRPr="00C45FEC" w:rsidTr="00C45FEC">
        <w:trPr>
          <w:trHeight w:val="2400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пассажиро-км по видам тяги в дальнем следовании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пассажиро-км в дальнем следовании, кроме пассажиро-км в дальнем следовании электропоездами 800-й нумерации «Экспресс»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пассажиро-км в дальнем следовании электропоездами 800-й нумерации «Экспресс»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(ЦО-1; табл. 4; стр. 401; гр. 1)-(ЦО-1; Табл. 4; стр. 402; гр. 1)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(ЦО-1; табл. 4; стр. 401; гр. 3)-(ЦО-1; Табл. 4; стр. 402; гр. 3)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(ЦО-1; табл. 4; стр. 401; гр. 2)-(ЦО-1; Табл. 4; стр. 402; гр. 2)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ЦО-32; внутригосударственное сообщение; локомотивная тяга; стр. 11, гр. 1 (без поездов 800-й нумерации)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ЦО-32; международное и межгосударственное сообщения; локомотивная тяга; стр.11, гр. 1 (без поездов 800-й нумерации)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доли доходов от прочих услуг, связанных с перевозкой багажа и грузобагажа в локомотивной тяге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статьи доходов 7-д дальнего следования, отнесенные на вид услуг "прочие услуги, связанные с перевозкой грузобагажа" в локомотивной тяге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статьи доходов 7-д дальнего следования, отнесенные на вид услуг "прочие услуги, связанные с перевозкой багажа" в локомотивной тяге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ЦО-32; пассажирские поезда; внутригосударственное сообщение; моторвагонная тяга; стр. 6, гр.1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ЦО-32; скорые поезда; внутригосударственное сообщение; моторвагонная тяга; стр. 6, гр.1 (поезда 800-й нумареции)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ЦО-32; скоростные поезда; внутригосударственное сообщение; моторвагонная тяга; стр. 6, гр.1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ЦО-32; скорые поезда; внутригосударственное сообщение; локомотивная тяга; стр. 6; гр. 4 (без поездов 800-й нумерации)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ЦО-32; скорые поезда; внутригосударственное сообщение; локомотивная тяга; стр. 6; гр. 5 (без поездов 800-й нумерации)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ЦО-32; скорые поезда; внутригосударственное сообщение; локомотивная тяга; стр. 6; гр. 7 (без поездов 800-й нумерации)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ЦО-32; скорые поезда; внутригосударственное сообщение; локомотивная тяга; стр. 6; гр. 8 (без поездов 800-й нумерации)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</w:tr>
      <w:tr w:rsidR="00C50E56" w:rsidRPr="00C45FEC" w:rsidTr="00C45FEC">
        <w:trPr>
          <w:trHeight w:val="2880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поездо-км по видам тяги в дальнем следовании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(ЦО-1 табл. 3 стр. 301 гр.1) - (ЦО-1 табл. </w:t>
            </w:r>
            <w:r w:rsidRPr="00C45FEC">
              <w:rPr>
                <w:sz w:val="18"/>
                <w:szCs w:val="18"/>
                <w:lang w:val="en-US" w:eastAsia="en-US"/>
              </w:rPr>
              <w:t>3 стр. 302 гр.1)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(ЦО-5 табл. 2 стр. 23 гр. 10) - (ЦО-5 табл. </w:t>
            </w:r>
            <w:r w:rsidRPr="00C45FEC">
              <w:rPr>
                <w:sz w:val="18"/>
                <w:szCs w:val="18"/>
                <w:lang w:val="en-US" w:eastAsia="en-US"/>
              </w:rPr>
              <w:t>2 стр.24. гр.10)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приведенные вагоно-км в дальнем следовании пассажирских, багажных и почтовых вагонов (тепловозы)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(ЦО-1 ТТ; табл. 4; стр. 401; гр. 1)-(ЦО-1 ТТ; Табл. 4; стр. 402; гр. 1)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((ЦО-1 ТТ; табл. 4; стр. 401; гр. 3)-(ЦО-1 ТТ; Табл. 4; стр. 402; гр. 3))*2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((ЦО-1 ТТ; табл. 4; стр. 401; гр. 2)-(ЦО-1 ТТ; Табл. 4; стр. 402; гр. 2))*2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ЦО-32; внутригосударственное сообщение; моторвагонная тяга; стр. 11, гр. 1 (без поездов 800-й нумерации)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ЦО-32; международное и межгосударственное сообщения; моторвагонная тяга; стр.11, гр. 1 (без поездов 800-й нумерации)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ЦО-32; пассажирские поезда; международное и межгосударственное сообщения; моторвагонная тяга; стр. 6, гр.1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ЦО-32; скорые поезда; международное и межгосударственное сообщения; моторвагонная тяга; стр. 6, гр.1 (поезда 800-й нумареции)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ЦО-32; скоростные поезда; международное и межгосударственное сообщения; моторвагонная тяга; стр. 6, гр.1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ЦО-32; скорые поезда; международное и межгосударственное сообщения; локомотивная тяга; стр. 6; гр. 4 (без поездов 800-й нумерации)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ЦО-32; скорые поезда; международное и межгосударственное сообщения; локомотивная тяга; стр. 6; гр. 5 (без поездов 800-й нумерации)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ЦО-32; скорые поезда; международное и межгосударственное сообщения; локомотивная тяга; стр. 6; гр. 7 (без поездов 800-й нумерации)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ЦО-32; скорые поезда; международное и межгосударственное сообщения; локомотивная тяга; стр. 6; гр. 8 (без поездов 800-й нумерации)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</w:tr>
      <w:tr w:rsidR="00C50E56" w:rsidRPr="00C45FEC" w:rsidTr="00C45FEC">
        <w:trPr>
          <w:trHeight w:val="2400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тонно-км (брутто) по видам тяги в дальнем следовании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(ЦО-1 табл. 3 стр. 301 гр. 13) - (ЦО-1 табл. </w:t>
            </w:r>
            <w:r w:rsidRPr="00C45FEC">
              <w:rPr>
                <w:sz w:val="18"/>
                <w:szCs w:val="18"/>
                <w:lang w:val="en-US" w:eastAsia="en-US"/>
              </w:rPr>
              <w:t>3 стр. 302 гр. 13)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(ЦО-5 табл. 2 стр. 23 гр. 14) - (ЦО-5 табл. </w:t>
            </w:r>
            <w:r w:rsidRPr="00C45FEC">
              <w:rPr>
                <w:sz w:val="18"/>
                <w:szCs w:val="18"/>
                <w:lang w:val="en-US" w:eastAsia="en-US"/>
              </w:rPr>
              <w:t>2 стр.24. гр.14)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приведенные вагоно-км в дальнем следовании пассажирских, багажных и почтовых вагонов (электровозы)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(ЦО-1 ЭТ; табл. 4; стр. 401; гр. 1)-(ЦО-1 ЭТ; Табл. 4; стр. 402; гр. 1)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((ЦО-1 ЭТ; табл. 4; стр. 401; гр. 3)-(ЦО-1 ЭТ; Табл. 4; стр. 402; гр. 3))*2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((ЦО-1 ЭТ; табл. 4; стр. 401; гр. 2)-(ЦО-1 ЭТ; Табл. 4; стр. 402; гр. 2))*2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ЦО-28; "Тонно-километры от пункта отправления до пункта назначения" для багажа и грузобагажа; гр 1 + гр 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ЦО-28; "Тонно-километры от пункта отправления до пункта назначения" для багажа и грузобагажа; гр 3 + гр 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ЦО-32; скоростные поезда; внутригосударственное сообщение; локомотивная тяга; стр. 6; гр. 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ЦО-32; скоростные поезда; внутригосударственное сообщение; локомотивная тяга; стр. 6; гр. 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ЦО-32; скоростные поезда; внутригосударственное сообщение; локомотивная тяга; стр. 6; гр. 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ЦО-32; скоростные поезда; внутригосударственное сообщение; локомотивная тяга; стр. 6; гр. 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</w:tr>
      <w:tr w:rsidR="00C50E56" w:rsidRPr="00C45FEC" w:rsidTr="00C45FEC">
        <w:trPr>
          <w:trHeight w:val="3300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КВт-часы расхода электроэнергии на тягу (по видам тяги)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ТХО-2, стр. «Пассажирское движение, итого», гр. 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ТХО-2, стр. «Пассажирское движение, итого», гр. 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приведенные вагоно-км в дальнем следовании пассажирских, багажных и почтовых вагонов во всех видах тяги, кроме электро- и дизель-поездов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(ЦО-1; табл. 4; стр. 401; гр. 1)-(ЦО-1; Табл. 4; стр. 402; гр. 1)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((ЦО-1; табл. 4; стр. 401; гр. 3)-(ЦО-1; Табл. 4; стр. 402; гр. 3))*2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((ЦО-1; табл. 4; стр. 401; гр. 2)-(ЦО-1; Табл. 4; стр. 402; гр. 2))*2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ЦО-19; почтовые вагоны во внутригосударственном сообщении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ЦО-19; почтовые вагоны в международном/межгосударственном сообщении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ЦО-32; скоростные поезда; международное и межгосударственное сообщения; локомотивная тяга; стр. 6; гр. 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ЦО-32; скоростные поезда; международное и межгосударственное сообщения; локомотивная тяга; стр. 6; гр. 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ЦО-32; скоростные поезда; международное и межгосударственное сообщения; локомотивная тяга; стр. 6; гр. 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ЦО-32; скоростные поезда; международное и межгосударственное сообщения; локомотивная тяга; стр. 6; гр. 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</w:tr>
      <w:tr w:rsidR="00C50E56" w:rsidRPr="00C45FEC" w:rsidTr="00C45FEC">
        <w:trPr>
          <w:trHeight w:val="280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приведенные локомотиво-км по видам тяги в дальнем следовании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(ЦО-1 ЭТ; табл.3; стр. 301; гр. 10) - (ЦО-1 ЭТ; табл.3; стр. 302; гр. 10)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(ЦО-5 ЭП;  табл. 2; стр.23 гр.11)*0.4 - (ЦО-5 ЭП;  табл. </w:t>
            </w:r>
            <w:r w:rsidRPr="00C45FEC">
              <w:rPr>
                <w:sz w:val="18"/>
                <w:szCs w:val="18"/>
                <w:lang w:val="en-US" w:eastAsia="en-US"/>
              </w:rPr>
              <w:t>2; стр.24 гр.11)*0.4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доли доходов, полученных от перевозки багажа в дальнем следовании и от прочих услуг, связанных с перевозкой багажа в дальнем следовании в международном сообщении в локомотивной тяге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статьи доходов 7-д дальнего следования, отнесенные на вид услуг "перевозка багажа","перевозка грузобагажа" в международном сообщении, в локомотивной тяге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статьи доходов 7-д дальнего следования, отнесенные на вид услуг  "прочие услуги, связанные с перевозкой багажа", "прочие услуги, связанные с перевозкой грузобагажа" в международном сообщении, в локомотивной тяге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пассажирские поезда; внутригосударственное сообщение; локомотивная тяга; стр. 13; гр.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пассажирские поезда; внутригосударственное сообщение; локомотивная тяга; стр. 13; гр. 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пассажирские поезда; внутригосударственное сообщение; локомотивная тяга; стр. 13; гр. 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пассажирские поезда; внутригосударственное сообщение; локомотивная тяга; стр. 13; гр. 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</w:tr>
      <w:tr w:rsidR="00C50E56" w:rsidRPr="00C45FEC" w:rsidTr="00C45FEC">
        <w:trPr>
          <w:trHeight w:val="4320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доли доходов, полученных от перевозки багажа в дальнем следовании и от прочих услуг, связанных с перевозкой багажа в дальнем следовании во внутригосударственном сообщении в локомотивной тяге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статьи доходов 7-д дальнего следования, отнесенные на вид услуг "перевозка багажа","перевозка грузобагажа" во внутригосударственном сообщении, в локомотивной тяге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статьи доходов 7-д дальнего следования, отнесенные на вид услуг  "прочие услуги, связанные с перевозкой багажа", "прочие услуги, связанные с перевозкой грузобагажа" во внутригосударственном сообщении, в локомотивной тяге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пассажирские поезда; международное и межгосударственное сообщения; локомотивная тяга; стр. 13; гр.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пассажирские поезда; международное и межгосударственное сообщения; локомотивная тяга; стр. 13; гр. 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пассажирские поезда; международное и межгосударственное сообщения; локомотивная тяга; стр. 13; гр. 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пассажирские поезда; международное и межгосударственное сообщения; локомотивная тяга; стр. 13; гр. 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</w:tr>
      <w:tr w:rsidR="00C50E56" w:rsidRPr="00C45FEC" w:rsidTr="00C45FEC">
        <w:trPr>
          <w:trHeight w:val="3360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доли доходов, полученных от перевозки пассажиров в дальнем следовании и от прочих услуг, связанных с перевозкой пассажиров в дальнем следовании во внутригосударственном сообщении в локомотивной тяге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статьи доходов 7-д дальнего следования, отнесенные на вид услуг "перевозка пассажиров" во внутригосударственном сообщении, в локомотивной тяге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статьи доходов 7-д дальнего следования, отнесенные на вид услуг "прочие услуги, связанные с перевозкой пассажиров" во внутригосударственном сообщении, в локомотивной тяге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скорые поезда; внутригосударственное сообщение; локомотивная тяга; стр. 13; гр. 4 (без поездов 800-й нумерации)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скорые поезда; внутригосударственное сообщение; локомотивная тяга; стр. 13; гр. 5 (без поездов 800-й нумерации)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скорые поезда; внутригосударственное сообщение; локомотивная тяга; стр. 13; гр. 7 (без поездов 800-й нумерации)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скорые поезда; внутригосударственное сообщение; локомотивная тяга; стр. 13; гр. 8 (без поездов 800-й нумерации)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</w:tr>
      <w:tr w:rsidR="00C50E56" w:rsidRPr="00C45FEC" w:rsidTr="00C45FEC">
        <w:trPr>
          <w:trHeight w:val="3120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color w:val="000000"/>
                <w:sz w:val="18"/>
                <w:szCs w:val="18"/>
                <w:lang w:eastAsia="en-US"/>
              </w:rPr>
            </w:pPr>
            <w:r w:rsidRPr="00C45FEC">
              <w:rPr>
                <w:color w:val="000000"/>
                <w:sz w:val="18"/>
                <w:szCs w:val="18"/>
                <w:lang w:eastAsia="en-US"/>
              </w:rPr>
              <w:t>доли доходов, полученных от перевозки пассажиров в дальнем следовании и от прочих услуг, связанных с перевозкой пассажиров в дальнем следовании в международном сообщении в локомотивной тяге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статьи доходов 7-д дальнего следования, отнесенные на вид услуг "перевозка пассажиров" в международном сообщении, в локомотивной тяге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статьи доходов 7-д дальнего следования, отнесенные на вид услуг "прочие услуги, связанные с перевозкой пассажиров" в международном сообщении, в локомотивной тяге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скором поезде во международном/межгосударственном сообщении в локомотивной тяге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скорые поезда; международное и межгосударственное сообщения; локомотивная тяга; стр. 13; гр. 4 (без поездов 800-й нумерации)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скорые поезда; международное и межгосударственное сообщения; локомотивная тяга; стр. 13; гр. 5 (без поездов 800-й нумерации)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скорые поезда; международное и межгосударственное сообщения; локомотивная тяга; стр. 13; гр. 7 (без поездов 800-й нумерации)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скорые поезда; международное и межгосударственное сообщения; локомотивная тяга; стр. 13; гр. 8 (без поездов 800-й нумерации)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</w:tr>
      <w:tr w:rsidR="00C50E56" w:rsidRPr="00C45FEC" w:rsidTr="00C45FEC">
        <w:trPr>
          <w:trHeight w:val="226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color w:val="000000"/>
                <w:sz w:val="18"/>
                <w:szCs w:val="18"/>
                <w:lang w:eastAsia="en-US"/>
              </w:rPr>
            </w:pPr>
            <w:r w:rsidRPr="00C45FEC">
              <w:rPr>
                <w:color w:val="000000"/>
                <w:sz w:val="18"/>
                <w:szCs w:val="18"/>
                <w:lang w:eastAsia="en-US"/>
              </w:rPr>
              <w:t>доли доходов, полученных от перевозки пассажиров, багажа и почты в дальнем следовании в международном сообщении в локомотивной тяге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статьи доходов 7-д дальнего следования, отнесенные на вид услуг "перевозка пассажиров" в международном сообщении, в локомотивной тяге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статьи доходов 7-д дальнего следования, отнесенные на вид услуг "перевозка багажа","перевозка грузобагажа" в международном сообщении, в локомотивной тяге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статьи доходов 7-д дальнего следования, отнесенные на вид услуг "перевозка почты" в международном сообщении, в локомотивной тяге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скоростные поезда; внутригосударственное сообщение; локомотивная тяга; стр. 13; гр.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скоростные поезда; внутригосударственное сообщение; локомотивная тяга; стр. 13; гр. 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скоростные поезда; внутригосударственное сообщение; локомотивная тяга; стр. 13; гр. 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скоростные поезда; внутригосударственное сообщение; локомотивная тяга; стр. 13; гр. 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</w:tr>
      <w:tr w:rsidR="00C50E56" w:rsidRPr="00C45FEC" w:rsidTr="00C45FEC">
        <w:trPr>
          <w:trHeight w:val="268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color w:val="000000"/>
                <w:sz w:val="18"/>
                <w:szCs w:val="18"/>
                <w:lang w:eastAsia="en-US"/>
              </w:rPr>
            </w:pPr>
            <w:r w:rsidRPr="00C45FEC">
              <w:rPr>
                <w:color w:val="000000"/>
                <w:sz w:val="18"/>
                <w:szCs w:val="18"/>
                <w:lang w:eastAsia="en-US"/>
              </w:rPr>
              <w:t>доли доходов, полученных от перевозки пассажиров в дальнем следовании и от прочих услуг, связанных с перевозкой пассажиров в дальнем следовании в международном сообщении в моторвагонной тяге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статьи доходов 7-д дальнего следования, отнесенные на вид услуг "перевозка пассажиров" в международном сообщении, в моторвагонной тяге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статьи доходов 7-д дальнего следования, отнесенные на вид услуг "прочие услуги, связанные с перевозкой пассажиров" в международном сообщении, в моторвагонной тяге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скоростные поезда; международное и межгосударственное сообщения; локомотивная тяга; стр. 13; гр.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скоростные поезда; международное и межгосударственное сообщения; локомотивная тяга; стр. 13; гр. 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скоростные поезда; международное и межгосударственное сообщения; локомотивная тяга; стр. 13; гр. 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скоростные поезда; международное и межгосударственное сообщения; локомотивная тяга; стр. 13; гр. 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</w:tr>
      <w:tr w:rsidR="00C50E56" w:rsidRPr="00C45FEC" w:rsidTr="00C45FEC">
        <w:trPr>
          <w:trHeight w:val="337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color w:val="000000"/>
                <w:sz w:val="18"/>
                <w:szCs w:val="18"/>
                <w:lang w:eastAsia="en-US"/>
              </w:rPr>
            </w:pPr>
            <w:r w:rsidRPr="00C45FEC">
              <w:rPr>
                <w:color w:val="000000"/>
                <w:sz w:val="18"/>
                <w:szCs w:val="18"/>
                <w:lang w:eastAsia="en-US"/>
              </w:rPr>
              <w:t>доли доходов, полученных от перевозки пассажиров в дальнем следовании и от прочих услуг, связанных с перевозкой пассажиров в дальнем следовании во внутригосударственном сообщении в моторвагонной тяге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статьи доходов 7-д дальнего следования, отнесенные на вид услуг "перевозка пассажиров" во внутригосударственном сообщении в моторвагонной тяге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статьи доходов 7-д дальнего следования, отнесенные на вид услуг "прочие услуги, связанные с перевозкой пассажиров" во внутригосударственном сообщении в моторвагонной тяге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пассажирские поезда; внутригосударственное сообщение; локомотивная тяга; стр. 14; гр.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пассажирские поезда; внутригосударственное сообщение; локомотивная тяга; стр. 14; гр. 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пассажирские поезда; внутригосударственное сообщение; локомотивная тяга; стр. 14; гр. 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пассажирские поезда; внутригосударственное сообщение; локомотивная тяга; стр. 14; гр. 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</w:tr>
      <w:tr w:rsidR="00C50E56" w:rsidRPr="00C45FEC" w:rsidTr="00C45FEC">
        <w:trPr>
          <w:trHeight w:val="3030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color w:val="000000"/>
                <w:sz w:val="18"/>
                <w:szCs w:val="18"/>
                <w:lang w:eastAsia="en-US"/>
              </w:rPr>
            </w:pPr>
            <w:r w:rsidRPr="00C45FEC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 и багажных вагонов во всех видах тяги, кроме электро- и дизель- поездов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(ЦО-1; табл. 4; стр. 401; гр. 1)-(ЦО-1; Табл. 4; стр. 402; гр. 1)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(ЦО-1; табл. 4; стр. 401; гр. 3)-(ЦО-1; Табл. 4; стр. 402; гр. 3)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пассажирские поезда; международное и межгосударственное сообщения; локомотивная тяга; стр. 14; гр.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пассажирские поезда; международное и межгосударственное сообщения; локомотивная тяга; стр. 14; гр. 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пассажирские поезда; международное и межгосударственное сообщения; локомотивная тяга; стр. 14; гр. 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пассажирские поезда; международное и межгосударственное сообщения; локомотивная тяга; стр. 14; гр. 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</w:tr>
      <w:tr w:rsidR="00C50E56" w:rsidRPr="00C45FEC" w:rsidTr="00C45FEC">
        <w:trPr>
          <w:trHeight w:val="3030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color w:val="000000"/>
                <w:sz w:val="18"/>
                <w:szCs w:val="18"/>
                <w:lang w:val="en-US" w:eastAsia="en-US"/>
              </w:rPr>
            </w:pPr>
            <w:r w:rsidRPr="00C45FEC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скорые поезда; внутригосударственное сообщение; локомотивная тяга; стр. 14; гр. 4 (без поездов 800-й нумерации)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скорые поезда; внутригосударственное сообщение; локомотивная тяга; стр. 14; гр. 5 (без поездов 800-й нумерации)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скорые поезда; внутригосударственное сообщение; локомотивная тяга; стр. 14; гр. 7 (без поездов 800-й нумерации)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скорые поезда; внутригосударственное сообщение; локомотивная тяга; стр. 14; гр. 8 (без поездов 800-й нумерации)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</w:tr>
      <w:tr w:rsidR="00C50E56" w:rsidRPr="00C45FEC" w:rsidTr="00C45FEC">
        <w:trPr>
          <w:trHeight w:val="301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val="en-US"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val="en-US"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val="en-US"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val="en-US"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val="en-US"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val="en-US"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val="en-US"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20"/>
                <w:lang w:val="en-US"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20"/>
                <w:lang w:val="en-US"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20"/>
                <w:lang w:val="en-US"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скорые поезда; международное и межгосударственное сообщения; локомотивная тяга; стр. 14; гр. 4 (без поездов 800-й нумерации)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скорые поезда; международное и межгосударственное сообщения; локомотивная тяга; стр. 14; гр. 5 (без поездов 800-й нумерации)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скорые поезда; международное и межгосударственное сообщения; локомотивная тяга; стр. 14; гр. 7 (без поездов 800-й нумерации)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скорые поезда; международное и межгосударственное сообщения; локомотивная тяга; стр. 14; гр. 8 (без поездов 800-й нумерации)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</w:tr>
      <w:tr w:rsidR="00C50E56" w:rsidRPr="00C45FEC" w:rsidTr="00C45FEC">
        <w:trPr>
          <w:trHeight w:val="214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val="en-US"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val="en-US"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val="en-US"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val="en-US"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val="en-US"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val="en-US"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val="en-US"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20"/>
                <w:lang w:val="en-US"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20"/>
                <w:lang w:val="en-US"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20"/>
                <w:lang w:val="en-US"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скоростных поездах во внутригосударственном сообщении в локомотивной тяге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скоростные поезда; внутригосударственное сообщение; локомотивная тяга; стр. 14; гр.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скоростные поезда; внутригосударственное сообщение; локомотивная тяга; стр. 14; гр. 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скоростные поезда; внутригосударственное сообщение; локомотивная тяга; стр. 14; гр. 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скоростные поезда; внутригосударственное сообщение; локомотивная тяга; стр. 14; гр. 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</w:tr>
      <w:tr w:rsidR="00C50E56" w:rsidRPr="00C45FEC" w:rsidTr="00C45FEC">
        <w:trPr>
          <w:trHeight w:val="265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val="en-US"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val="en-US"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val="en-US"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val="en-US"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val="en-US"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val="en-US"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val="en-US"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20"/>
                <w:lang w:val="en-US"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20"/>
                <w:lang w:val="en-US"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20"/>
                <w:lang w:val="en-US"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скоростные поезда; международное и межгосударственное сообщения; локомотивная тяга; стр. 14; гр.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скоростные поезда; международное и межгосударственное сообщения; локомотивная тяга; стр. 14; гр. 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скоростные поезда; международное и межгосударственное сообщения; локомотивная тяга; стр. 14; гр. 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ЦО-33; скоростные поезда; международное и межгосударственное сообщения; локомотивная тяга; стр. 14; гр. 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</w:tr>
      <w:tr w:rsidR="00C50E56" w:rsidRPr="00C45FEC" w:rsidTr="00C45FEC">
        <w:trPr>
          <w:trHeight w:val="265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val="en-US"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val="en-US"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val="en-US"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val="en-US"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val="en-US"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val="en-US"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val="en-US"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20"/>
                <w:lang w:val="en-US"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20"/>
                <w:lang w:val="en-US"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20"/>
                <w:lang w:val="en-US"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 во внутригосударственном сообщении в моторвагонной тяге в вагонах 1 класса, 2 класса, 3 класса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сумма доходов по статьям доходов 7-д дальнего следования, отнесенных на вид услуг "перевозка пассажиров" в пассажирском поезде, во внутригосударственном сообщении, в моторвагонной тяге в вагонах "1 класс"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сумма доходов по статьям доходов 7-д дальнего следования, отнесенных на вид услуг "перевозка пассажиров" в пассажирском поезде, во внутригосударственном сообщении, в моторвагонной тяге в вагонах "2 класс"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сумма доходов по статьям доходов 7-д дальнего следования, отнесенных на вид услуг "перевозка пассажиров" в пассажирском поезде, во внутригосударственном сообщении, в моторвагонной тяге в вагонах "3 класс" </w:t>
            </w:r>
          </w:p>
        </w:tc>
      </w:tr>
      <w:tr w:rsidR="00C50E56" w:rsidRPr="00C45FEC" w:rsidTr="00C45FEC">
        <w:trPr>
          <w:trHeight w:val="265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 в международном сообщении в моторвагонной тяге в вагонах 1 класса, 2 класса, 3 класса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сумма доходов по статьям доходов 7-д дальнего следования, отнесенных на вид услуг "перевозка пассажиров" в пассажирском поезде, в международном сообщении, в моторвагонной тяге в вагонах "1 класс"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сумма доходов по статьям доходов 7-д дальнего следования, отнесенных на вид услуг "перевозка пассажиров" в пассажирском поезде, в международном сообщении, в моторвагонной тяге в вагонах "2 класс"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сумма доходов по статьям доходов 7-д дальнего следования, отнесенных на вид услуг "перевозка пассажиров" в пассажирском поезде, в международном сообщении, в моторвагонной тяге в вагонах "3 класс" </w:t>
            </w:r>
          </w:p>
        </w:tc>
      </w:tr>
      <w:tr w:rsidR="00C50E56" w:rsidRPr="00C45FEC" w:rsidTr="00C45FEC">
        <w:trPr>
          <w:trHeight w:val="2400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сумма доходов по статьям доходов 7-д дальнего следования, отнесенных на вид услуг "перевозка пассажиров" в скором поезде, во внутригосударственном сообщении, в моторвагонной тяге в вагонах "1 класс"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сумма доходов по статьям доходов 7-д дальнего следования, отнесенных на вид услуг "перевозка пассажиров" в скором поезде, во внутригосударственном сообщении, в моторвагонной тяге в вагонах "2 класс"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сумма доходов по статьям доходов 7-д дальнего следования, отнесенных на вид услуг "перевозка пассажиров" в скором поезде, во внутригосударственном сообщении, в моторвагонной тяге в вагонах "3 класс" </w:t>
            </w:r>
          </w:p>
        </w:tc>
      </w:tr>
      <w:tr w:rsidR="00C50E56" w:rsidRPr="00C45FEC" w:rsidTr="00C45FEC">
        <w:trPr>
          <w:trHeight w:val="250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сумма доходов по статьям доходов 7-д дальнего следования, отнесенных на вид услуг "перевозка пассажиров" в скором поезде, в международном сообщении, в моторвагонной тяге в вагонах "1 класс"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сумма доходов по статьям доходов 7-д дальнего следования, отнесенных на вид услуг "перевозка пассажиров" в скором поезде, в международном сообщении, в моторвагонной тяге в вагонах "2 класс"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сумма доходов по статьям доходов 7-д дальнего следования, отнесенных на вид услуг "перевозка пассажиров" в скором поезде, в международном сообщении, в моторвагонной тяге в вагонах "3 класс" </w:t>
            </w:r>
          </w:p>
        </w:tc>
      </w:tr>
      <w:tr w:rsidR="00C50E56" w:rsidRPr="00C45FEC" w:rsidTr="00C45FEC">
        <w:trPr>
          <w:trHeight w:val="229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сумма доходов по статьям доходов 7-д дальнего следования, отнесенных на вид услуг "перевозка пассажиров" в скоростном поезде, во внутригосударственном сообщении, в моторвагонной тяге в вагонах "1 класс"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сумма доходов по статьям доходов 7-д дальнего следования, отнесенных на вид услуг "перевозка пассажиров" в скоростном поезде, во внутригосударственном сообщении, в моторвагонной тяге в вагонах "2 класс"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сумма доходов по статьям доходов 7-д дальнего следования, отнесенных на вид услуг "перевозка пассажиров" в скоростном поезде, во внутригосударственном сообщении, в моторвагонной тяге в вагонах "3 класс" </w:t>
            </w:r>
          </w:p>
        </w:tc>
      </w:tr>
      <w:tr w:rsidR="00C50E56" w:rsidRPr="00C45FEC" w:rsidTr="00C45FEC">
        <w:trPr>
          <w:trHeight w:val="2280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45FE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0E56" w:rsidRPr="00C45FEC" w:rsidRDefault="00C50E56" w:rsidP="00C45FEC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C45FEC">
              <w:rPr>
                <w:rFonts w:ascii="Arial" w:hAnsi="Arial" w:cs="Arial"/>
                <w:sz w:val="20"/>
                <w:lang w:val="en-US"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C45FEC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сумма доходов по статьям доходов 7-д дальнего следования, отнесенных на вид услуг "перевозка пассажиров" в скоростном поезде, в международном сообщении, в моторвагонной тяге в вагонах "1 класс"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сумма доходов по статьям доходов 7-д дальнего следования, отнесенных на вид услуг "перевозка пассажиров" в скоростном поезде, в международном сообщении, в моторвагонной тяге в вагонах "2 класс"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C45FEC" w:rsidRDefault="00C50E56" w:rsidP="00C45FEC">
            <w:pPr>
              <w:rPr>
                <w:sz w:val="18"/>
                <w:szCs w:val="18"/>
                <w:lang w:eastAsia="en-US"/>
              </w:rPr>
            </w:pPr>
            <w:r w:rsidRPr="00C45FEC">
              <w:rPr>
                <w:sz w:val="18"/>
                <w:szCs w:val="18"/>
                <w:lang w:eastAsia="en-US"/>
              </w:rPr>
              <w:t xml:space="preserve">сумма доходов по статьям доходов 7-д дальнего следования, отнесенных на вид услуг "перевозка пассажиров" в скоростном поезде, в международном сообщении, в моторвагонной тяге в вагонах "3 класс" </w:t>
            </w:r>
          </w:p>
        </w:tc>
      </w:tr>
    </w:tbl>
    <w:p w:rsidR="00C50E56" w:rsidRPr="00E50DBA" w:rsidRDefault="00C50E56">
      <w:pPr>
        <w:spacing w:line="360" w:lineRule="auto"/>
        <w:ind w:firstLine="720"/>
        <w:jc w:val="center"/>
        <w:rPr>
          <w:b/>
        </w:rPr>
      </w:pPr>
    </w:p>
    <w:p w:rsidR="00C50E56" w:rsidRPr="00E50DBA" w:rsidRDefault="00C50E56">
      <w:pPr>
        <w:spacing w:line="360" w:lineRule="auto"/>
        <w:ind w:firstLine="720"/>
        <w:jc w:val="center"/>
        <w:rPr>
          <w:b/>
        </w:rPr>
      </w:pPr>
    </w:p>
    <w:p w:rsidR="00C50E56" w:rsidRPr="00E50DBA" w:rsidRDefault="00C50E56">
      <w:pPr>
        <w:spacing w:line="360" w:lineRule="auto"/>
        <w:ind w:firstLine="720"/>
        <w:jc w:val="center"/>
        <w:rPr>
          <w:b/>
        </w:rPr>
      </w:pPr>
    </w:p>
    <w:p w:rsidR="00C50E56" w:rsidRPr="00E50DBA" w:rsidRDefault="00C50E56">
      <w:pPr>
        <w:spacing w:line="360" w:lineRule="auto"/>
        <w:ind w:firstLine="720"/>
        <w:jc w:val="center"/>
        <w:rPr>
          <w:b/>
        </w:rPr>
        <w:sectPr w:rsidR="00C50E56" w:rsidRPr="00E50DBA" w:rsidSect="0089794E">
          <w:pgSz w:w="23814" w:h="16840" w:orient="landscape" w:code="8"/>
          <w:pgMar w:top="1559" w:right="1259" w:bottom="505" w:left="1077" w:header="720" w:footer="720" w:gutter="0"/>
          <w:cols w:space="720"/>
          <w:titlePg/>
          <w:docGrid w:linePitch="360"/>
        </w:sectPr>
      </w:pPr>
    </w:p>
    <w:p w:rsidR="00C50E56" w:rsidRPr="00E50DBA" w:rsidRDefault="00C50E56">
      <w:pPr>
        <w:spacing w:line="360" w:lineRule="auto"/>
        <w:ind w:firstLine="720"/>
        <w:jc w:val="both"/>
      </w:pPr>
    </w:p>
    <w:p w:rsidR="00C50E56" w:rsidRDefault="00C50E56" w:rsidP="006A74BC">
      <w:pPr>
        <w:pStyle w:val="Heading2"/>
        <w:spacing w:before="0" w:after="0"/>
        <w:jc w:val="center"/>
        <w:rPr>
          <w:rFonts w:ascii="Times New Roman" w:hAnsi="Times New Roman" w:cs="Times New Roman"/>
          <w:i w:val="0"/>
        </w:rPr>
      </w:pPr>
      <w:bookmarkStart w:id="6" w:name="_Toc211855612"/>
      <w:r w:rsidRPr="006A74BC">
        <w:rPr>
          <w:rFonts w:ascii="Times New Roman" w:hAnsi="Times New Roman" w:cs="Times New Roman"/>
          <w:i w:val="0"/>
        </w:rPr>
        <w:t xml:space="preserve">3.2. </w:t>
      </w:r>
      <w:r>
        <w:rPr>
          <w:rFonts w:ascii="Times New Roman" w:hAnsi="Times New Roman" w:cs="Times New Roman"/>
          <w:i w:val="0"/>
        </w:rPr>
        <w:t>Т</w:t>
      </w:r>
      <w:r w:rsidRPr="006A74BC">
        <w:rPr>
          <w:rFonts w:ascii="Times New Roman" w:hAnsi="Times New Roman" w:cs="Times New Roman"/>
          <w:i w:val="0"/>
        </w:rPr>
        <w:t xml:space="preserve">абличный алгоритм распределения </w:t>
      </w:r>
      <w:r w:rsidRPr="006A74BC">
        <w:rPr>
          <w:rFonts w:ascii="Times New Roman Bold" w:hAnsi="Times New Roman Bold" w:cs="Times New Roman"/>
          <w:i w:val="0"/>
        </w:rPr>
        <w:t>расходов</w:t>
      </w:r>
      <w:r w:rsidRPr="006A74BC">
        <w:rPr>
          <w:rFonts w:ascii="Times New Roman" w:hAnsi="Times New Roman" w:cs="Times New Roman"/>
          <w:i w:val="0"/>
        </w:rPr>
        <w:t xml:space="preserve"> от пассажирских перевозок в дальнем следовании для целей раздельного учета</w:t>
      </w:r>
      <w:r w:rsidRPr="006A74BC">
        <w:t xml:space="preserve"> </w:t>
      </w:r>
      <w:r w:rsidRPr="006A74BC">
        <w:rPr>
          <w:rFonts w:ascii="Times New Roman" w:hAnsi="Times New Roman" w:cs="Times New Roman"/>
          <w:i w:val="0"/>
        </w:rPr>
        <w:t xml:space="preserve">расходов </w:t>
      </w:r>
    </w:p>
    <w:p w:rsidR="00C50E56" w:rsidRDefault="00C50E56" w:rsidP="006A74BC">
      <w:pPr>
        <w:pStyle w:val="Heading2"/>
        <w:spacing w:before="0" w:after="0"/>
        <w:jc w:val="center"/>
        <w:rPr>
          <w:rFonts w:ascii="Times New Roman" w:hAnsi="Times New Roman" w:cs="Times New Roman"/>
          <w:i w:val="0"/>
        </w:rPr>
      </w:pPr>
      <w:r w:rsidRPr="006A74BC">
        <w:rPr>
          <w:rFonts w:ascii="Times New Roman" w:hAnsi="Times New Roman" w:cs="Times New Roman"/>
          <w:i w:val="0"/>
        </w:rPr>
        <w:t>в регулируемом (естественно-монопольном) и нерегулируемом (конкурентном) секторах</w:t>
      </w:r>
      <w:bookmarkEnd w:id="6"/>
    </w:p>
    <w:p w:rsidR="00C50E56" w:rsidRPr="006A74BC" w:rsidRDefault="00C50E56" w:rsidP="006A74BC"/>
    <w:p w:rsidR="00C50E56" w:rsidRPr="00E50DBA" w:rsidRDefault="00C50E56" w:rsidP="006A74BC">
      <w:pPr>
        <w:ind w:firstLine="720"/>
        <w:jc w:val="both"/>
      </w:pPr>
      <w:r w:rsidRPr="00E50DBA">
        <w:t>Распределение расходов производится в пять этапов. При этом входными данными на каждом последующем этапе являются результаты предыдущего этапа.</w:t>
      </w:r>
    </w:p>
    <w:p w:rsidR="00C50E56" w:rsidRPr="00E50DBA" w:rsidRDefault="00C50E56" w:rsidP="006A74BC">
      <w:pPr>
        <w:ind w:firstLine="720"/>
        <w:jc w:val="both"/>
      </w:pPr>
      <w:r w:rsidRPr="00E50DBA">
        <w:t xml:space="preserve">На </w:t>
      </w:r>
      <w:r w:rsidRPr="00E50DBA">
        <w:rPr>
          <w:b/>
        </w:rPr>
        <w:t>первом этапе</w:t>
      </w:r>
      <w:r w:rsidRPr="00E50DBA">
        <w:t xml:space="preserve"> (</w:t>
      </w:r>
      <w:r>
        <w:t>т</w:t>
      </w:r>
      <w:r w:rsidRPr="00E50DBA">
        <w:t>аблица 3.2) производится постатейное распределение расходов между видами тяги (локомотивная, моторвагонная)</w:t>
      </w:r>
      <w:r>
        <w:t>.</w:t>
      </w:r>
    </w:p>
    <w:p w:rsidR="00C50E56" w:rsidRPr="00E50DBA" w:rsidRDefault="00C50E56" w:rsidP="006A74BC">
      <w:pPr>
        <w:ind w:firstLine="720"/>
        <w:jc w:val="both"/>
      </w:pPr>
      <w:r w:rsidRPr="00E50DBA">
        <w:t xml:space="preserve">На </w:t>
      </w:r>
      <w:r w:rsidRPr="00E50DBA">
        <w:rPr>
          <w:b/>
        </w:rPr>
        <w:t xml:space="preserve">втором этапе </w:t>
      </w:r>
      <w:r w:rsidRPr="00E50DBA">
        <w:t>(</w:t>
      </w:r>
      <w:r>
        <w:t>т</w:t>
      </w:r>
      <w:r w:rsidRPr="00E50DBA">
        <w:t>аблица 3.3) производится постатейное распределение расходов между видами предоставляемых услуг (перевозка пассажиров, перевозка багажа, перевозка почты, прочие услуги, связанные с перевозкой пассажиров, прочие услуги</w:t>
      </w:r>
      <w:r>
        <w:t>, связанные с перевозкой багажа</w:t>
      </w:r>
      <w:r w:rsidRPr="00E50DBA">
        <w:t xml:space="preserve">). </w:t>
      </w:r>
    </w:p>
    <w:p w:rsidR="00C50E56" w:rsidRPr="00E50DBA" w:rsidRDefault="00C50E56" w:rsidP="006A74BC">
      <w:pPr>
        <w:ind w:firstLine="720"/>
        <w:jc w:val="both"/>
      </w:pPr>
      <w:r w:rsidRPr="00E50DBA">
        <w:t>На</w:t>
      </w:r>
      <w:r w:rsidRPr="00E50DBA">
        <w:rPr>
          <w:b/>
        </w:rPr>
        <w:t xml:space="preserve"> третьем этапе</w:t>
      </w:r>
      <w:r w:rsidRPr="00E50DBA">
        <w:t xml:space="preserve"> (</w:t>
      </w:r>
      <w:r>
        <w:t>т</w:t>
      </w:r>
      <w:r w:rsidRPr="00E50DBA">
        <w:t>аблица 3.4) производится постатейное распределение расходов между видами сообщений (внутригосударственное, международное), кроме расходов, отнесенных на прочие услуги (прочие услуги, связанные с перевозкой пассажиров и прочие услуги, связанные с перевозкой багажа).</w:t>
      </w:r>
    </w:p>
    <w:p w:rsidR="00C50E56" w:rsidRPr="00E50DBA" w:rsidRDefault="00C50E56" w:rsidP="006A74BC">
      <w:pPr>
        <w:ind w:firstLine="720"/>
        <w:jc w:val="both"/>
      </w:pPr>
      <w:r w:rsidRPr="00E50DBA">
        <w:t>На</w:t>
      </w:r>
      <w:r w:rsidRPr="00E50DBA">
        <w:rPr>
          <w:b/>
        </w:rPr>
        <w:t xml:space="preserve"> четвертом этапе</w:t>
      </w:r>
      <w:r w:rsidRPr="00E50DBA">
        <w:t xml:space="preserve"> (</w:t>
      </w:r>
      <w:r>
        <w:t>т</w:t>
      </w:r>
      <w:r w:rsidRPr="00E50DBA">
        <w:t>аблица 3.5) производится:</w:t>
      </w:r>
    </w:p>
    <w:p w:rsidR="00C50E56" w:rsidRPr="00E50DBA" w:rsidRDefault="00C50E56" w:rsidP="006A74BC">
      <w:pPr>
        <w:ind w:firstLine="720"/>
        <w:jc w:val="both"/>
      </w:pPr>
      <w:r w:rsidRPr="00E50DBA">
        <w:t>расчет доли расходов, приходящейся на вид услуг «перевозка грузобагажа», в общей сумме расходов, отнесенных на втором этапе распределения на вид услуги «перевозка багажа»;</w:t>
      </w:r>
    </w:p>
    <w:p w:rsidR="00C50E56" w:rsidRPr="00E50DBA" w:rsidRDefault="00C50E56" w:rsidP="006A74BC">
      <w:pPr>
        <w:ind w:firstLine="720"/>
        <w:jc w:val="both"/>
      </w:pPr>
      <w:r w:rsidRPr="00E50DBA">
        <w:t>расчет доли расходов, приходящейся на вид услуг «прочие услуги, связанные с перевозкой грузобагажа», в общей сумме расходов, отнесенных на втором этапе распределения на вид услуги «прочие услуги, связанные с перевозкой багажа».</w:t>
      </w:r>
    </w:p>
    <w:p w:rsidR="00C50E56" w:rsidRPr="00E50DBA" w:rsidRDefault="00C50E56" w:rsidP="006A74BC">
      <w:pPr>
        <w:ind w:firstLine="720"/>
        <w:jc w:val="both"/>
      </w:pPr>
      <w:r w:rsidRPr="00E50DBA">
        <w:t>На</w:t>
      </w:r>
      <w:r w:rsidRPr="00E50DBA">
        <w:rPr>
          <w:b/>
        </w:rPr>
        <w:t xml:space="preserve"> пятом этапе</w:t>
      </w:r>
      <w:r w:rsidRPr="00E50DBA">
        <w:t xml:space="preserve"> (</w:t>
      </w:r>
      <w:r>
        <w:t>т</w:t>
      </w:r>
      <w:r w:rsidRPr="00E50DBA">
        <w:t>аблица 3.6) производится постатейное распределение расходов в части перевозок пассажиров между категориями поездов (скорые, скоростные, пассажирские).</w:t>
      </w:r>
    </w:p>
    <w:p w:rsidR="00C50E56" w:rsidRPr="00E50DBA" w:rsidRDefault="00C50E56" w:rsidP="006A74BC">
      <w:pPr>
        <w:ind w:firstLine="720"/>
        <w:jc w:val="both"/>
      </w:pPr>
      <w:r w:rsidRPr="00E50DBA">
        <w:t xml:space="preserve">На </w:t>
      </w:r>
      <w:r w:rsidRPr="00E50DBA">
        <w:rPr>
          <w:b/>
        </w:rPr>
        <w:t>шестом этапе</w:t>
      </w:r>
      <w:r w:rsidRPr="00E50DBA">
        <w:t xml:space="preserve"> (</w:t>
      </w:r>
      <w:r>
        <w:t>т</w:t>
      </w:r>
      <w:r w:rsidRPr="00E50DBA">
        <w:t>аблица 3.7) производится постатейное распределение расходов в части перевозок пассажиров между типами вагонов (плацкарт, общие, купе, СВ, вагоны 1,2,3-го классов).</w:t>
      </w:r>
    </w:p>
    <w:p w:rsidR="00C50E56" w:rsidRPr="00E50DBA" w:rsidRDefault="00C50E56" w:rsidP="006A74BC">
      <w:pPr>
        <w:ind w:firstLine="720"/>
        <w:jc w:val="both"/>
      </w:pPr>
      <w:r w:rsidRPr="00E50DBA">
        <w:t>Результаты распределения расходов на пятом этапе отражаются в отчетной форме о структуре расходов ОАО «РЖД» от пассажирских перевозок в дальнем следовании в регулируемом (естественно-монопольном) и нерегулируемом (конкурентном) секторах</w:t>
      </w:r>
    </w:p>
    <w:p w:rsidR="00C50E56" w:rsidRPr="00E50DBA" w:rsidRDefault="00C50E56">
      <w:pPr>
        <w:spacing w:line="360" w:lineRule="auto"/>
        <w:ind w:firstLine="720"/>
        <w:jc w:val="right"/>
        <w:rPr>
          <w:i/>
        </w:rPr>
      </w:pPr>
      <w:r w:rsidRPr="00E50DBA">
        <w:rPr>
          <w:i/>
        </w:rPr>
        <w:t>Таблица 3.2.</w:t>
      </w:r>
    </w:p>
    <w:p w:rsidR="00C50E56" w:rsidRPr="00E50DBA" w:rsidRDefault="00C50E56" w:rsidP="00BD781E">
      <w:pPr>
        <w:ind w:left="960"/>
        <w:jc w:val="center"/>
        <w:rPr>
          <w:b/>
          <w:bCs/>
        </w:rPr>
      </w:pPr>
      <w:r w:rsidRPr="00E50DBA">
        <w:rPr>
          <w:b/>
        </w:rPr>
        <w:t>Распределение расходов между</w:t>
      </w:r>
      <w:r w:rsidRPr="00E50DBA">
        <w:rPr>
          <w:b/>
          <w:bCs/>
        </w:rPr>
        <w:t xml:space="preserve"> типами тяги</w:t>
      </w:r>
    </w:p>
    <w:p w:rsidR="00C50E56" w:rsidRPr="00E50DBA" w:rsidRDefault="00C50E56" w:rsidP="00BD781E">
      <w:pPr>
        <w:ind w:left="960"/>
        <w:jc w:val="center"/>
        <w:rPr>
          <w:b/>
          <w:bCs/>
        </w:rPr>
      </w:pPr>
      <w:r w:rsidRPr="00E50DBA">
        <w:rPr>
          <w:b/>
          <w:bCs/>
        </w:rPr>
        <w:t>(локомотивная и моторвагонная)</w:t>
      </w:r>
    </w:p>
    <w:tbl>
      <w:tblPr>
        <w:tblW w:w="10388" w:type="dxa"/>
        <w:tblCellMar>
          <w:left w:w="0" w:type="dxa"/>
          <w:right w:w="0" w:type="dxa"/>
        </w:tblCellMar>
        <w:tblLook w:val="00A0"/>
      </w:tblPr>
      <w:tblGrid>
        <w:gridCol w:w="948"/>
        <w:gridCol w:w="4727"/>
        <w:gridCol w:w="2189"/>
        <w:gridCol w:w="1221"/>
        <w:gridCol w:w="1303"/>
      </w:tblGrid>
      <w:tr w:rsidR="00C50E56" w:rsidTr="00A5759B">
        <w:trPr>
          <w:trHeight w:val="309"/>
          <w:tblHeader/>
        </w:trPr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0E56" w:rsidRDefault="00C50E56" w:rsidP="00A5759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№ статьи</w:t>
            </w:r>
          </w:p>
        </w:tc>
        <w:tc>
          <w:tcPr>
            <w:tcW w:w="4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0E56" w:rsidRDefault="00C50E56" w:rsidP="00A5759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статьи</w:t>
            </w:r>
          </w:p>
        </w:tc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 w:rsidP="00A5759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Правило распределения для расходов отнесенных на: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50E56" w:rsidRDefault="00C50E56" w:rsidP="00A5759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Типы тяги</w:t>
            </w:r>
          </w:p>
        </w:tc>
      </w:tr>
      <w:tr w:rsidR="00C50E56" w:rsidTr="00A5759B">
        <w:trPr>
          <w:trHeight w:val="45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0E56" w:rsidRDefault="00C50E56" w:rsidP="00A5759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0E56" w:rsidRDefault="00C50E56" w:rsidP="00A5759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 w:rsidP="00A5759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 w:rsidP="00A5759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Локомотивная тяга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 w:rsidP="00A5759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Моторвагонная тяга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Default="00C50E5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Специфические (прямые производственные) расходы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Default="00C50E5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Пассажирские перевозки в дальнем следовании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4001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Продажа билетов на поезда дальнего следования во внутригосударственном сообщении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отправленные пассажиры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4002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Продажа билетов в международном сообщении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отправленные пассажиры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4003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Прием и выдача багажа во внутригосударственном сообщении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4004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Прием и выдача багажа в международном сообщении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4005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Сопровождение багажных вагонов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4019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Обслуживание вагонов в пассажирских поездах дальнего следования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4020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Экипировка пассажирских вагонов дальнего следования (за исключением экипировки пассажирских вагонов дальнего следования в пунктах формирования и оборота)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4021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Экипировка пассажирских вагонов дальнего следования в пунктах формирования и оборота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4029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Амортизация пассажирских вагонов дальнего следования, кроме багажных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4031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Амортизация багажных вагонов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4032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Перестановка пассажирских вагонов с одной колеи на другую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4036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Арендные и лизинговые платежи за пассажирские и багажные вагоны в дальнем следовании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4037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Содержание резервного подвижного состава (пассажирские и багажные вагоны в дальнем следовании)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4040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Содержание инвентаря и оборудования пассажирских вагонов дальнего следования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4041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Снабжение поездов постельным бельем, мягким и другим инвентарем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4050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Стирка и ремонт постельного белья и дезинфекция постельных принадлежностей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4060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Курсирование пассажирских вагонов прямого международного сообщения по иностранным железным дорогам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4035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и услуги иностранных железных дорог по перевозке пассажиров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2001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Текущий ремонт зданий, сооружений, оборудования и инвентаря, связанных с пассажирскими перевозками в дальнем следовании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вагоно-км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2003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Обслуживание зданий, сооружений и оборудования, связанного с пассажирскими перевозками в дальнем следовании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вагоно-км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2005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Техническое обслуживание по программе ТО-1 пассажирских вагонов в пути следования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2031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Прием и отправление поездов на пассажирских станциях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2032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Прием и отправление международных поездов на пограничных пассажирских станциях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2033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Прием и отправление поездов на остальных станциях, включая пограничные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2035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Маневровая работа на пассажирских станциях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2036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Маневровая работа на пограничных станциях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2037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Маневровая работа на остальных станциях, кроме пограничных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2040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Обслуживание зданий и сооружений и содержание оборудования и инвентаря хозяйства перевозок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2101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Текущее содержание пути и постоянных устройств (главные пути)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тонно-км (брутто)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2101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Текущее содержание пути и постоянных устройств (станционные пути)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вагоно-км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2102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Одиночная смена материалов верхнего строения пути, пополнение и замена балласта (главные пути)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тонно-км (брутто)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2102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Одиночная смена материалов верхнего строения пути, пополнение и замена балласта (станционные пути)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вагоно-км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2103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Охрана пути, переездов и искусственных сооружений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2104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Содержание искусственных сооружений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2105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Содержание защитных лесонасаждений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2106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Работы по снего-, водо- и пескоборьбе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2109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работы по хозяйству пути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2110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Капитальные виды ремонта верхнего строения пути (главные пути)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тонно-км (брутто)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2110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Капитальные виды ремонта верхнего строения пути (станционные пути)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вагоно-км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2111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Капитальные виды ремонта земляного полотна и искусственных сооружений (главные пути)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тонно-км (брутто)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2111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Капитальные виды ремонта земляного полотна и искусственных сооружений (станционные пути)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вагоно-км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2113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защитных лесонасаждений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2114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машин и механизмов, занятых на капитальных видах ремонта пути (главные пути)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тонно-км (брутто)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2114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машин и механизмов, занятых на капитальных видах ремонта пути (станционные пути)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вагоно-км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2115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Амортизация верхнего строения пути (главные пути)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тонно-км (брутто)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2115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Амортизация верхнего строения пути (станционные пути)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вагоно-км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2116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Амортизация земляного полотна и искусственных сооружений (главные пути)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тонно-км (брутто)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2116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Амортизация земляного полотна и искусственных сооружений (станционные пути)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вагоно-км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2118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Амортизация защитных лесонасаждений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2119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Амортизация машин и механизмов, занятых на капитальных видах ремонта пути (главные пути)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тонно-км (брутто)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2119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Амортизация машин и механизмов, занятых на капитальных видах ремонта пути (станционные пути)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вагоно-км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2130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Работы по сварке и шлифовке рельсов (главные пути)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тонно-км (брутто)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2130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Работы по сварке и шлифовке рельсов (станционные пути)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вагоно-км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2131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Текущий ремонт основных средств рельсосварочных поездов (главные пути)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тонно-км (брутто)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2131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Текущий ремонт основных средств рельсосварочных поездов (станционные пути)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вагоно-км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2132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основных средств рельсосварочных поездов (главные пути)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тонно-км (брутто)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2132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основных средств рельсосварочных поездов (станционные пути)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вагоно-км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2133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Амортизация основных средств рельсосварочных и рельсошлифовальных поездов (главные пути)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тонно-км (брутто)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2133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Амортизация основных средств рельсосварочных и рельсошлифовальных поездов (станционные пути)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вагоно-км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2202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Текущий ремонт зданий и сооружений, связанных с перевозками пассажиров в дальнем следовании и находящихся на балансе дистанций гражданских сооружений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пассажиро-км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2204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Текущий ремонт производственных зданий и сооружений хозяйства перевозок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2205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Текущий ремонт производственных зданий и сооружений хозяйства автоматики и телемеханики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2206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Текущий ремонт производственных зданий и сооружений остальных хозяйств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2220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Обслуживание, содержание и ремонт объектов водоснабжения и водоотведения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тонно-км (брутто)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2221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Обслуживание, содержание и ремонт объектов генерации тепловой энергии (котельных и др.)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тонно-км (брутто)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2302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Техническое обслуживание устройств автоблокировки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вагоно-км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2303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Техническое обслуживание устройств диспетчерской централизации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вагоно-км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2304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Техническое обслуживание электрической централизации стрелок и светофоров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вагоно-км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2305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Техническое обслуживание систем автоматического контроля подвижного состава на ходу поезда (ДИСК, КТСМ)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вагоно-км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2306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Техническое обслуживание приборов железнодорожной автоматики и телемеханики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вагоно-км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2307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Техническое обслуживание устройств полуавтоматической блокировки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вагоно-км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2308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Техническое обслуживание прочих средств железнодорожной автоматики и телемеханики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вагоно-км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2312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устройств автоблокировки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вагоно-км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2314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устройств электрической централизации стрелок и светофоров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вагоно-км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2315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систем автоматического контроля подвижного состава на ходу поезда (ДИСК, КТСМ)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вагоно-км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2318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прочих средств железнодорожной автоматики и телемеханики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вагоно-км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2319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Амортизация средств железнодорожной автоматики, устройств сигнализации, централизации и блокировки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вагоно-км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2401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Техническое обслуживание устройств по обслуживанию пассажиров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отправленные пассажиры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2402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Техническое обслуживание радиостанций, радиоузлов и усилителей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2403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Техническое обслуживание устройств, аппаратуры и сооружений радиорелейной связи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2404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Техническое обслуживание телевизионных промышленных установок, телевизионных и широковещательных радиоприемников и радиоточек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2405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Техническое обслуживание и эксплуатация аппаратуры телеграфных станций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2406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Техническое обслуживание и эксплуатация телефонных станций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2407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Техническое обслуживание систем оперативно-технологической связи и связи совещаний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2408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Техническое обслуживание систем передачи на воздушных, кабельных и волоконно-оптических линиях связи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2409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Техническое обслуживание воздушных, кабельных и волоконно-оптических линий связи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2410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Затраты по оплате счетов за пользование соединительными линиями связи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2411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Техническое обслуживание устройств спутниковой связи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2412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Техническое обслуживание приборов железнодорожной связи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2413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Техническое обслуживание и текущий ремонт средств вычислительной техники, сетей передачи данных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2414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Техническое обслуживание прочих устройств железнодорожной связи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2415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систем оперативно-технологической связи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2416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средств железнодорожной радиосвязи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2417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устройств по обслуживанию пассажиров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отправленные пассажиры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2418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прочих средств связи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2419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Амортизация систем оперативно-технологической связи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2420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Амортизация средств железнодорожной радиосвязи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2421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Амортизация устройств по обслуживанию пассажиров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отправленные пассажиры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2422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Амортизация прочих средств связи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2585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Текущее обслуживание и текущий ремонт средств вычислительной техники, сети передачи данных, инженерного оборудования и АСУ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тонно-км (брутто)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2586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Текущее обслуживание и текущий ремонт системы управления пассажирскими перевозками «Экспресс-3» и билетно-кассового оборудования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вагоно-км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2587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Амортизация средств вычислительной техники, сети передачи данных, инженерного оборудования и АСУ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тонно-км (брутто)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2588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Амортизация системы управления пассажирскими перевозками «Экспресс-3» и билетно-кассового оборудования 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вагоно-км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2589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средств вычислительной техники, сети передачи данных, инженерного оборудования и АСУ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тонно-км (брутто)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2590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Капитальный ремонт системы управления пассажирскими перевозками «Экспресс-3» и билетно-кассового оборудования 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вагоно-км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96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2520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Техническое обслуживание и текущий ремонт линий электропередачи (за исключением расположенных на опорах контактной сети, а также высоковольтных линий автоблокировки и диспетчерской централизации, расположенных на отдельно стоящих опорах)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2522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Техническое обслуживание и текущий ремонт высоковольтных линий автоблокировки и диспетчерской централизации, расположенных на отдельно стоящих опорах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2524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Техническое обслуживание и текущий ремонт контактной сети и линий электропередачи, расположенных на опорах контактной сети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приведенные локомотиво-км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2526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Техническое обслуживание, текущий ремонт и испытания тяговых подстанций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тонно-км (брутто)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2528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Техническое обслуживание, текущий ремонт и испытания пунктов параллельного соединения и постов секционирования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тонно-км (брутто)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2530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Техническое обслуживание и текущий ремонт устройств наружного освещения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вагоно-км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2532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Техническое обслуживание и текущий ремонт трансформаторных подстанций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тонно-км (брутто)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2534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Техническое обслуживание и текущий ремонт электростанций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тонно-км (брутто)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2544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тяговых подстанций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тонно-км (брутто)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2546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пунктов параллельного соединения и постов секционирования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тонно-км (брутто)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2548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контактной сети и линий электропередачи, расположенных на опорах контактной сети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приведенные локомотиво-км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2550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электростанций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тонно-км (брутто)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2552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трансформаторных подстанций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тонно-км (брутто)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96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2554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линий электропередачи (за исключением расположенных на опорах контактной сети, а также высоковольтных линий автоблокировки и диспетчерской централизации, расположенных на отдельно стоящих опорах)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тонно-км (брутто)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2556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высоковольтных линий автоблокировки и диспетчерской централизации, расположенных на отдельно стоящих опорах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тонно-км (брутто)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2566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Амортизация тяговых подстанций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тонно-км (брутто)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2568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Амортизация пунктов параллельного соединения и постов секционирования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тонно-км (брутто)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2570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Амортизация высоковольтных линий автоблокировки и диспетчерской централизации, расположенных на отдельно стоящих опорах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приведенные локомотиво-км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2572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Амортизация трансформаторных подстанций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КВт-часы расхода электроэнергии на тягу (по видам тяги)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2574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Амортизация электростанций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КВт-часы расхода электроэнергии на тягу (по видам тяги)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2576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Амортизация устройств наружного освещения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КВт-часы расхода электроэнергии на тягу (по видам тяги)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96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2578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Амортизация линий электропередачи (за исключением расположенных на опорах контактной сети, а также высоковольтных линий автоблокировки и диспетчерской централизации, расположенных на отдельно стоящих опорах)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КВт-часы расхода электроэнергии на тягу (по видам тяги)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2580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Амортизация высоковольтных линий автоблокировки и диспетчерской централизации, расположенных на отдельно стоящих опорах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КВт-часы расхода электроэнергии на тягу (по видам тяги)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2601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Содержание восстановительных поездов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вагоно-км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3110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электровозов в дальнем следовании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3112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электровозов на маневрах в пассажирском движении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3113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Экипировка электровозов, работающих в дальнем следовании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3115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Амортизация электровозов, работающих в пассажирском движении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3116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Экипировка маневровых электровозов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3117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Амортизация маневровых электровозов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3201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электропоездов в дальнем следовании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3203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Обслуживание электропоездов, работающих в дальнем следовании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3205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Уборка электропоездов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3206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Амортизация электропоездов, работающих в дальнем следовании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3310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тепловозов в дальнем следовании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3312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тепловозов на маневрах в пассажирском движении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3313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Экипировка тепловозов, работающих в дальнем следовании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3315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Амортизация тепловозов, работающих в пассажирском движении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3316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Экипировка маневровых тепловозов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3317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Амортизация маневровых тепловозов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3401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дизель-поездов и автомотрис в дальнем следовании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3403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Обслуживание вагонов в дизель-поездах и автомотрисах, работающих в дальнем следовании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3405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Экипировка и уборка дизель-поездов и автомотрис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3406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Амортизация дизель-поездов и автомотрис, работающих в дальнем следовании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3502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паровозов в пассажирском движении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3503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паровозов на маневрах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3504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Экипировка паровозов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3505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Амортизация паровозов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6601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Техническое обслуживание по программе ТО-1 в пунктах формирования и оборота и текущий отцепочный ремонт пассажирских вагонов, курсирующих в дальнем следовании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6603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Техническое обслуживание по программам ТО-2 пассажирских вагонов, курсирующих в дальнем следовании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6605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Техническое обслуживание по программе ТО-3 пассажирских вагонов, курсирующих в дальнем следовании во внутригосударственном сообщении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6607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Деповской ремонт пассажирских вагонов (кроме багажных), курсирующих в дальнем следовании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6609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Деповской ремонт багажных вагонов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6610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пассажирских вагонов (кроме багажных), курсирующих в дальнем следовании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6612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багажных вагонов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6105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Техническое обслуживание электровозов, работающих в пассажирском движении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6106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Текущие виды ремонта электровозов, работающих в пассажирском движении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6107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Капитальные виды ремонта электровозов, работающих в пассажирском движении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6109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Техническое обслуживание маневровых электровозов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6110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Текущие виды ремонта маневровых электровозов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6111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Капитальные виды ремонта маневровых электровозов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6201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Техническое обслуживание электропоездов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6202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Текущие виды ремонта электропоездов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6203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Капитальные виды ремонта электропоездов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6305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Техническое обслуживание тепловозов, работающих в пассажирском движении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6306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Текущие виды ремонта тепловозов, работающих в пассажирском движении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6307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Капитальные виды ремонта тепловозов, работающих в пассажирском движении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6309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Техническое обслуживание маневровых тепловозов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6310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Текущие виды ремонта маневровых тепловозов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6311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Капитальные виды ремонта маневровых тепловозов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6401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Техническое обслуживание дизель-поездов и автомотрис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6402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Текущие виды ремонта дизель-поездов и автомотрис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6403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Капитальные виды ремонта дизель-поездов и автомотрис 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6501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Подъемочный и промывочный ремонт, профилактический осмотр паровозов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6502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Капитальные виды ремонта паровозов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6640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пассажирских вагонов на заводах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6641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багажных вагонов на заводах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6152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Капитальные виды ремонта на заводах электровозов, работающих в пассажирском движении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6154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Капитальные виды ремонта маневровых электровозов на заводах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6220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Капитальные виды ремонта электропоездов на заводах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6352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Капитальные виды ремонта на заводах тепловозов, работающих в пассажирском движении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6354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Капитальные виды ремонта маневровых тепловозов на заводах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6420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Капитальные виды ремонта дизель-поездов и автомотрис на заводах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6510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Капитальные виды ремонта паровозов на заводах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9805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Ремонт путевой техники на заводах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тонно-км (брутто)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2140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Арендные и лизинговые платежи за путевую технику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тонно-км (брутто)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3147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Арендные и лизинговые платежи за электровозы, работающие в пассажирском движении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3148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Арендные и лизинговые платежи за маневровые электровозы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3155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Содержание резервного подвижного состава (пассажирские электровозы)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3156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Содержание резервного подвижного состава (маневровые электровозы)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3213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Арендные и лизинговые платежи за электропоезда в дальнем следовании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3214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Содержание резервного подвижного состава (электропоезда)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3343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Арендные и лизинговые платежи за тепловозы, работающие в пассажирском движении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3344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Арендные и лизинговые платежи за маневровые тепловозы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3346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Содержание резервного подвижного состава (тепловозы в  пассажирском движении)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3347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Содержание резервного подвижного состава (маневровые тепловозы)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3411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Арендные и лизинговые платежи за дизель-поезда и автомотрисы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3412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Содержание резервного подвижного состава (дизель-поезда и автомотрисы)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3506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Содержание резервного подвижного состава (паровозы)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6143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Внеплановый ремонт электровозов, работающих в пассажирском движении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6144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Внеплановый ремонт маневровых электровозов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6224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Внеплановый ремонт электропоездов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6343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Внеплановый ремонт тепловозов в пассажирском движении, дальнем следовании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6413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Внеплановый ремонт дизель-поездов и автомотрис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24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6503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Внеплановый ремонт паровозов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9024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Обслуживание и текущий ремонт зданий, сооружений и инвентаря производственного назначения, выполняемые пассажирским хозяйством для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9025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Обслуживание и текущий ремонт зданий, сооружений и инвентаря производственного назначения, выполняемые пассажирским хозяйством для других хозяйств, кроме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9026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основных средств производственного назначения, выполняемый пассажирским хозяйством для других хозяйств, кроме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9027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основных средств производственного назначения, выполняемый пассажирским хозяйством для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9271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Обслуживание и текущий ремонт зданий, сооружений и инвентаря производственного назначения, выполняемые хозяйством коммерческой работы в сфере грузовых перевозок для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96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9272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Обслуживание и текущий ремонт зданий, сооружений и инвентаря производственного назначения, выполняемые хозяйством коммерческой работы в сфере грузовых перевозок для других хозяйств, кроме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9273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основных средств производственного назначения, выполняемый хозяйством коммерческой работы в сфере грузовых перевозок для других хозяйств, кроме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9274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основных средств производственного назначения, выполняемый хозяйством коммерческой работы в сфере грузовых перевозок для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9360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Обслуживание и текущий ремонт зданий, сооружений и инвентаря производственного назначения, выполняемые хозяйством перевозок для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96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9361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Обслуживание и текущий ремонт зданий, сооружений и инвентаря производственного назначения, выполняемые хозяйством коммерческой работы в сфере грузовых перевозок для других хозяйств, кроме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9362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основных средств производственного назначения, выполняемый хозяйством перевозок для других хозяйств, кроме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9363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основных средств производственного назначения, выполняемый хозяйством перевозок для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9424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Обслуживание и текущий ремонт зданий, сооружений и инвентаря производственного назначения, выполняемые локомотивным хозяйством для других хозяйств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9425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основных средств производственного назначения, выполняемый  локомотивным хозяйством для других хозяйств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9476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Обслуживание и текущий ремонт зданий, сооружений и инвентаря производственного назначения, выполняемые вагонным хозяйством для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9477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Обслуживание и текущий ремонт зданий, сооружений и инвентаря производственного назначения, выполняемые вагонным хозяйством для других хозяйств, кроме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9478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основных средств производственного назначения, выполняемый  вагонным хозяйством для других хозяйств, кроме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9479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основных средств производственного назначения, выполняемый  вагонным хозяйством для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9480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Обслуживание и текущий ремонт зданий, сооружений и инвентаря производственного назначения, выполняемые хозяйством пути для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9481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Обслуживание и текущий ремонт зданий, сооружений и инвентаря производственного назначения, выполняемые хозяйством пути для других хозяйств, кроме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9482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основных средств производственного назначения, выполняемый  хозяйством пути для других хозяйств, кроме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9483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основных средств производственного назначения, выполняемый  хозяйством пути для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96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9694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Обслуживание и текущий ремонт зданий, сооружений и инвентаря производственного назначения, выполняемые хозяйством гражданских сооружений, водоснабжения и водоотведения для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96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9695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Обслуживание и текущий ремонт зданий, сооружений и инвентаря производственного назначения, выполняемые хозяйством гражданских сооружений, водоснабжения и водоотведения для других хозяйств, кроме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9696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основных средств производственного назначения, выполняемый  хозяйством гражданских сооружений, водоснабжения и водоотведения для других хозяйств, кроме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9697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основных средств производственного назначения, выполняемый  хозяйством гражданских сооружений, водоснабжения и водоотведения для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9563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Обслуживание и текущий ремонт зданий, сооружений и инвентаря производственного назначения, выполняемые хозяйством автоматики и телемеханики для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9564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Обслуживание и текущий ремонт зданий, сооружений и инвентаря производственного назначения, выполняемые хозяйством автоматики и телемеханики для других хозяйств, кроме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9565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основных средств производственного назначения, выполняемый  хозяйством автоматики и телемеханики для других хозяйств, кроме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9566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основных средств производственного назначения, выполняемый  хозяйством автоматики и телемеханики для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9601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Обслуживание и текущий ремонт зданий, сооружений и инвентаря производственного назначения, выполняемые хозяйством связи для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9602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Обслуживание и текущий ремонт зданий, сооружений и инвентаря производственного назначения, выполняемые хозяйством связи для других хозяйств, кроме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9603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основных средств производственного назначения, выполняемый  хозяйством связи для других хозяйств, кроме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9610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основных средств производственного назначения, выполняемый  хозяйством связи для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9690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Обслуживание и текущий ремонт зданий, сооружений и инвентаря производственного назначения, выполняемые хозяйством корпоративной информатизации для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9691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Обслуживание и текущий ремонт зданий, сооружений и инвентаря производственного назначения, выполняемые хозяйством корпоративной информатизации для других хозяйств, кроме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9692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основных средств производственного назначения, выполняемый  хозяйством корпоративной информатизации для других хозяйств, кроме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9693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основных средств производственного назначения, выполняемый  хозяйством корпоративной информатизации для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9557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Обслуживание и текущий ремонт зданий, сооружений и инвентаря производственного назначения, выполняемые хозяйством электрификации и электроснабжения для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96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9558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Обслуживание и текущий ремонт зданий, сооружений и инвентаря производственного назначения, выполняемые хозяйством электрификации и электроснабжения для других хозяйств, кроме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9559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основных средств производственного назначения, выполняемый  хозяйством электрификации и электроснабжения для других хозяйств, кроме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9570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основных средств производственного назначения, выполняемый  хозяйством электрификации и электроснабжения для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9811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Обслуживание и текущий ремонт зданий, сооружений и инвентаря производственного назначения, выполняемые хозяйством "Промышленные предприятия" для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96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9812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Обслуживание и текущий ремонт зданий, сооружений и инвентаря производственного назначения, выполняемые хозяйством "Промышленные предприятия" для других хозяйств, кроме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9813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основных средств производственного назначения, выполняемый  хозяйством "Промышленные предприятия" для других хозяйств, кроме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9814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основных средств производственного назначения, выполняемый  хозяйством "Промышленные предприятия" для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2549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Амортизация машин и механизмов, занятых на капитальных видах ремонта контактной сети и линий электропередачи, расположенных на опорах контактной сети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7509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Научно-исследовательские и опытно-конструкторские работы (пассажирское хозяйство)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7511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Научно-исследовательские и опытно-конструкторские работы (локомотивное хозяйство)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7512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Научно-исследовательские и опытно-конструкторские работы (вагонное хозяйство)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7513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Научно-исследовательские и опытно-конструкторские работы (хозяйство пути)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7514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Научно-исследовательские и опытно-конструкторские работы (хозяйство корпоративной информатизации)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7515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Научно-исследовательские и опытно-конструкторские работы (хозяйство электрификации и электроснабжения)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1012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Погрузочно-разгрузочные работы, осуществляемые для структурных подразделений железнодорожного транспорта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тонно-км (брутто)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3102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электровозов в хозяйственном движении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тонно-км (брутто)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3302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тепловозов в хозяйственном движении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тонно-км (брутто)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3108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электровозов в дальнем следовании (в т.ч. электроэнергия на тягу)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3209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электропоездов в дальнем следовании (в т.ч. электроэнергия на тягу)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2029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Наружное освещение парков железнодорожных станций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вагоно-км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3219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электропоездов в хозяйственном движении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тонно-км (брутто)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3220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Обслуживание электропоездов в хозяйственном движении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тонно-км (брутто)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3221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Амортизация электропоездов, работающих в хозяйственном движении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тонно-км (брутто)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6345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Внеплановый ремонт маневровых тепловозов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прямое полное отнесение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50E56" w:rsidTr="00A5759B">
        <w:trPr>
          <w:trHeight w:val="7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9871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Обслуживание и текущий ремонт зданий, сооружений и инвентаря производственного назначения, выполняемые структурными подразделениями прочих хозяйств для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9872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Обслуживание и текущий ремонт зданий, сооружений и инвентаря производственного назначения, выполняемые структурными подразделениями прочих хозяйств для других хозяйств, кроме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9873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основных средств производственного назначения, выполняемый  структурными подразделениями прочих хозяйств для других хозяйств, кроме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9874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основных средств производственного назначения, выполняемый структурными подразделениями прочих хозяйств для локомотивного хозяйства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поездо-км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2222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Амортизация объектов генерации тепловой энергии, водоснабжения и водоотведения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тонно-км (брутто)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C50E56" w:rsidTr="00A5759B">
        <w:trPr>
          <w:trHeight w:val="7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2223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объектов генерации тепловой энергии, водоснабжения и водоотведения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тонно-км (брутто) по видам тяги в дальнем следовании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Default="00C50E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</w:tbl>
    <w:p w:rsidR="00C50E56" w:rsidRDefault="00C50E56" w:rsidP="0089794E">
      <w:pPr>
        <w:spacing w:line="360" w:lineRule="auto"/>
        <w:ind w:firstLine="720"/>
        <w:jc w:val="right"/>
        <w:rPr>
          <w:i/>
        </w:rPr>
      </w:pPr>
    </w:p>
    <w:p w:rsidR="00C50E56" w:rsidRPr="00E50DBA" w:rsidRDefault="00C50E56" w:rsidP="0089794E">
      <w:pPr>
        <w:spacing w:line="360" w:lineRule="auto"/>
        <w:ind w:firstLine="720"/>
        <w:jc w:val="right"/>
        <w:rPr>
          <w:i/>
        </w:rPr>
      </w:pPr>
      <w:r w:rsidRPr="00E50DBA">
        <w:rPr>
          <w:i/>
        </w:rPr>
        <w:t>Таблица 3.3.</w:t>
      </w:r>
    </w:p>
    <w:p w:rsidR="00C50E56" w:rsidRPr="00E50DBA" w:rsidRDefault="00C50E56">
      <w:pPr>
        <w:ind w:left="960"/>
        <w:jc w:val="center"/>
        <w:rPr>
          <w:b/>
        </w:rPr>
      </w:pPr>
      <w:r w:rsidRPr="00E50DBA">
        <w:rPr>
          <w:b/>
        </w:rPr>
        <w:t>Распределение расходов между видами предоставляемых услуг (перевозка пассажиров, перевозка багажа, перевозка почты, прочие услуги, связанные с перевозкой пассажиров, прочие услуги, связанные с перевозкой багажа)</w:t>
      </w:r>
    </w:p>
    <w:p w:rsidR="00C50E56" w:rsidRPr="00E50DBA" w:rsidRDefault="00C50E56">
      <w:pPr>
        <w:ind w:left="960"/>
        <w:jc w:val="center"/>
        <w:rPr>
          <w:b/>
        </w:rPr>
      </w:pPr>
    </w:p>
    <w:tbl>
      <w:tblPr>
        <w:tblW w:w="10401" w:type="dxa"/>
        <w:tblInd w:w="103" w:type="dxa"/>
        <w:tblLayout w:type="fixed"/>
        <w:tblLook w:val="00A0"/>
      </w:tblPr>
      <w:tblGrid>
        <w:gridCol w:w="714"/>
        <w:gridCol w:w="2504"/>
        <w:gridCol w:w="1843"/>
        <w:gridCol w:w="1748"/>
        <w:gridCol w:w="567"/>
        <w:gridCol w:w="426"/>
        <w:gridCol w:w="425"/>
        <w:gridCol w:w="1134"/>
        <w:gridCol w:w="1040"/>
      </w:tblGrid>
      <w:tr w:rsidR="00C50E56" w:rsidRPr="00A5759B" w:rsidTr="0063243C">
        <w:trPr>
          <w:trHeight w:val="255"/>
          <w:tblHeader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C50E56" w:rsidRPr="00A5759B" w:rsidRDefault="00C50E56" w:rsidP="00A5759B">
            <w:pPr>
              <w:ind w:left="113" w:right="113"/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A5759B">
              <w:rPr>
                <w:b/>
                <w:bCs/>
                <w:sz w:val="18"/>
                <w:szCs w:val="18"/>
                <w:lang w:val="en-US" w:eastAsia="en-US"/>
              </w:rPr>
              <w:t>№ статьи</w:t>
            </w:r>
          </w:p>
        </w:tc>
        <w:tc>
          <w:tcPr>
            <w:tcW w:w="2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A5759B">
              <w:rPr>
                <w:b/>
                <w:bCs/>
                <w:sz w:val="18"/>
                <w:szCs w:val="18"/>
                <w:lang w:val="en-US" w:eastAsia="en-US"/>
              </w:rPr>
              <w:t>Наименование статьи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A5759B">
              <w:rPr>
                <w:b/>
                <w:bCs/>
                <w:sz w:val="18"/>
                <w:szCs w:val="18"/>
                <w:lang w:eastAsia="en-US"/>
              </w:rPr>
              <w:t>Правило распределения для расходов отнесенных на:</w:t>
            </w:r>
          </w:p>
        </w:tc>
        <w:tc>
          <w:tcPr>
            <w:tcW w:w="35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A5759B">
              <w:rPr>
                <w:b/>
                <w:bCs/>
                <w:sz w:val="18"/>
                <w:szCs w:val="18"/>
                <w:lang w:val="en-US" w:eastAsia="en-US"/>
              </w:rPr>
              <w:t>Вид предоставляемых услуг</w:t>
            </w:r>
          </w:p>
        </w:tc>
      </w:tr>
      <w:tr w:rsidR="00C50E56" w:rsidRPr="00A5759B" w:rsidTr="0063243C">
        <w:trPr>
          <w:trHeight w:val="1104"/>
          <w:tblHeader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A5759B">
              <w:rPr>
                <w:b/>
                <w:bCs/>
                <w:sz w:val="18"/>
                <w:szCs w:val="18"/>
                <w:lang w:val="en-US" w:eastAsia="en-US"/>
              </w:rPr>
              <w:t>Локомотивная тяга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A5759B">
              <w:rPr>
                <w:b/>
                <w:bCs/>
                <w:sz w:val="18"/>
                <w:szCs w:val="18"/>
                <w:lang w:val="en-US" w:eastAsia="en-US"/>
              </w:rPr>
              <w:t>Моторвагонная тяга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0E56" w:rsidRPr="00A5759B" w:rsidRDefault="00C50E56" w:rsidP="00A5759B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A5759B">
              <w:rPr>
                <w:b/>
                <w:bCs/>
                <w:sz w:val="18"/>
                <w:szCs w:val="18"/>
                <w:lang w:val="en-US" w:eastAsia="en-US"/>
              </w:rPr>
              <w:t>Перевозка пассажиров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0E56" w:rsidRPr="00A5759B" w:rsidRDefault="00C50E56" w:rsidP="00A5759B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A5759B">
              <w:rPr>
                <w:b/>
                <w:bCs/>
                <w:sz w:val="18"/>
                <w:szCs w:val="18"/>
                <w:lang w:val="en-US" w:eastAsia="en-US"/>
              </w:rPr>
              <w:t>Перевозка багажа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0E56" w:rsidRPr="00A5759B" w:rsidRDefault="00C50E56" w:rsidP="00A5759B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A5759B">
              <w:rPr>
                <w:b/>
                <w:bCs/>
                <w:sz w:val="18"/>
                <w:szCs w:val="18"/>
                <w:lang w:val="en-US" w:eastAsia="en-US"/>
              </w:rPr>
              <w:t>Перевозка почты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0E56" w:rsidRPr="00A5759B" w:rsidRDefault="00C50E56" w:rsidP="00A5759B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A5759B">
              <w:rPr>
                <w:b/>
                <w:bCs/>
                <w:sz w:val="18"/>
                <w:szCs w:val="18"/>
                <w:lang w:eastAsia="en-US"/>
              </w:rPr>
              <w:t xml:space="preserve">Прочие услуги, связанные с перевозкой пассажиров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0E56" w:rsidRPr="00A5759B" w:rsidRDefault="00C50E56" w:rsidP="00A5759B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A5759B">
              <w:rPr>
                <w:b/>
                <w:bCs/>
                <w:sz w:val="18"/>
                <w:szCs w:val="18"/>
                <w:lang w:eastAsia="en-US"/>
              </w:rPr>
              <w:t>Прочие услуги, связанные с перевозкой багажа</w:t>
            </w:r>
          </w:p>
        </w:tc>
      </w:tr>
      <w:tr w:rsidR="00C50E56" w:rsidRPr="00A5759B" w:rsidTr="0063243C">
        <w:trPr>
          <w:trHeight w:val="456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A5759B" w:rsidRDefault="00C50E56" w:rsidP="00A5759B">
            <w:pPr>
              <w:rPr>
                <w:b/>
                <w:bCs/>
                <w:sz w:val="18"/>
                <w:szCs w:val="18"/>
                <w:lang w:val="en-US" w:eastAsia="en-US"/>
              </w:rPr>
            </w:pPr>
            <w:r w:rsidRPr="00A5759B">
              <w:rPr>
                <w:b/>
                <w:bCs/>
                <w:sz w:val="18"/>
                <w:szCs w:val="18"/>
                <w:lang w:val="en-US" w:eastAsia="en-US"/>
              </w:rPr>
              <w:t>Специфические (прямые производственные) расходы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456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A5759B" w:rsidRDefault="00C50E56" w:rsidP="00A5759B">
            <w:pPr>
              <w:rPr>
                <w:b/>
                <w:bCs/>
                <w:sz w:val="18"/>
                <w:szCs w:val="18"/>
                <w:lang w:eastAsia="en-US"/>
              </w:rPr>
            </w:pPr>
            <w:r w:rsidRPr="00A5759B">
              <w:rPr>
                <w:b/>
                <w:bCs/>
                <w:sz w:val="18"/>
                <w:szCs w:val="18"/>
                <w:lang w:eastAsia="en-US"/>
              </w:rPr>
              <w:t>Пассажирские перевозки в дальнем следовании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24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4001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Продажа билетов на поезда дальнего следования во внутригосударственном сообщении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доли доходов, полученных от перевозки пассажиров в дальнем следовании и от прочих услуг, связанных с перевозкой пассажиров в дальнем следовании во внутригосударственном сообщении в локомотивной тяге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доли доходов, полученных от перевозки пассажиров в дальнем следовании и от прочих услуг, связанных с перевозкой пассажиров в дальнем следовании во внутригосударственном сообщении в моторвагонной тяге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24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4002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Продажа билетов в международном сообщении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доли доходов, полученных от перевозки пассажиров в дальнем следовании и от прочих услуг, связанных с перевозкой пассажиров в дальнем следовании в международном сообщении в локомотивной тяге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доли доходов, полученных от перевозки пассажиров в дальнем следовании и от прочих услуг, связанных с перевозкой пассажиров в дальнем следовании в международном сообщении в моторвагонной тяге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24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4003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Прием и выдача багажа во внутригосударственном сообщении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доли доходов, полученных от перевозки багажа в дальнем следовании и от прочих услуг, связанных с перевозкой багажа в дальнем следовании во внутригосударственном сообщении в локомотивной тяге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5759B" w:rsidTr="0063243C">
        <w:trPr>
          <w:trHeight w:val="24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4004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Прием и выдача багажа в международном сообщении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доли доходов, полученных от перевозки багажа в дальнем следовании и от прочих услуг, связанных с перевозкой багажа в дальнем следовании в международном сообщении в локомотивной тяге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5759B" w:rsidTr="0063243C">
        <w:trPr>
          <w:trHeight w:val="24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4005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Сопровождение багажных вагонов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4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4019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Обслуживание вагонов в пассажирских поездах дальнего следования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44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4020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Экипировка пассажирских вагонов дальнего следования (за исключением экипировки пассажирских вагонов дальнего следования в пунктах формирования и оборота)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 и багажных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44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4021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Экипировка пассажирских вагонов дальнего следования в пунктах формирования и оборота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 и багажных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4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4029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Амортизация пассажирских вагонов дальнего следования, кроме багажных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24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4031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Амортизация багажных вагонов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9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4032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Перестановка пассажирских вагонов с одной колеи на другую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доли доходов, полученных от перевозки пассажиров, багажа и почты в дальнем следовании в международном сообщении в локомотивной тяге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44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4036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Арендные и лизинговые платежи за пассажирские и багажные вагоны в дальнем следовании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 и багажных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44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4037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Содержание резервного подвижного состава (пассажирские и багажные вагоны в дальнем следовании)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 и багажных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4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4040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Содержание инвентаря и оборудования пассажирских вагонов дальнего следования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4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4041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Снабжение поездов постельным бельем, мягким и другим инвентарем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4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4050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Стирка и ремонт постельного белья и дезинфекция постельных принадлежностей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7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4060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Курсирование пассажирских вагонов прямого международного сообщения по иностранным железным дорогам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9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4035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Работа и услуги иностранных железных дорог по перевозке пассажиров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доли доходов, полученных от перевозки пассажиров, багажа и почты в дальнем следовании в международном сообщении в локомотивной тяге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2001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Текущий ремонт зданий, сооружений, оборудования и инвентаря, связанных с пассажирскими перевозками в дальнем следовании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2003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Обслуживание зданий, сооружений и оборудования, связанного с пассажирскими перевозками в дальнем следовании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44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2005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Техническое обслуживание по программе ТО-1 пассажирских вагонов в пути следования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 и багажных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2031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Прием и отправление поездов на пассажирских станциях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9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2032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Прием и отправление международных поездов на пограничных пассажирских станциях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доли доходов, полученных от перевозки пассажиров, багажа и почты в дальнем следовании в международном сообщении в локомотивной тяге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2033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Прием и отправление поездов на остальных станциях, включая пограничные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2035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Маневровая работа на пассажирских станциях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приведенные вагоно-км в дальнем следовании пассажирских, багажных и почтовых вагонов во всех видах тяги, кроме электро- и дизель-поездов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9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2036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Маневровая работа на пограничных станциях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доли доходов, полученных от перевозки пассажиров, багажа и почты в дальнем следовании в международном сообщении в локомотивной тяге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2037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Маневровая работа на остальных станциях, кроме пограничных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приведенные вагоно-км в дальнем следовании пассажирских, багажных и почтовых вагонов во всех видах тяги, кроме электро- и дизель-поездов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2040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Обслуживание зданий и сооружений и содержание оборудования и инвентаря хозяйства перевозок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2101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Текущее содержание пути и постоянных устройств (главные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2101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Текущее содержание пути и постоянных устройств (станционные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2102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Одиночная смена материалов верхнего строения пути, пополнение и замена балласта (главные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2102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Одиночная смена материалов верхнего строения пути, пополнение и замена балласта (станционные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2103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Охрана пути, переездов и искусственных сооружений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2104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Содержание искусственных сооружений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2105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Содержание защитных лесонасаждений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2106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Работы по снего-, водо- и пескоборьбе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2109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Прочие работы по хозяйству пути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2110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Капитальные виды ремонта верхнего строения пути (главные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2110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Капитальные виды ремонта верхнего строения пути (станционные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2111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Капитальные виды ремонта земляного полотна и искусственных сооружений (главные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2111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Капитальные виды ремонта земляного полотна и искусственных сооружений (станционные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2113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Капитальный ремонт защитных лесонасаждений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2114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машин и механизмов, занятых на капитальных видах ремонта пути (главные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2114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машин и механизмов, занятых на капитальных видах ремонта пути (станционные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2115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Амортизация верхнего строения пути (главные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2115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Амортизация верхнего строения пути (станционные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2116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Амортизация земляного полотна и искусственных сооружений (главные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2116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Амортизация земляного полотна и искусственных сооружений (станционные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2118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Амортизация защитных лесонасаждений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2119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Амортизация машин и механизмов, занятых на капитальных видах ремонта пути (главные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2119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Амортизация машин и механизмов, занятых на капитальных видах ремонта пути (станционные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2130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Работы по сварке и шлифовке рельсов (главные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2130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Работы по сварке и шлифовке рельсов (станционные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2131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Текущий ремонт основных средств рельсосварочных поездов (главные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2131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Текущий ремонт основных средств рельсосварочных поездов (станционные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2132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основных средств рельсосварочных поездов (главные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2132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основных средств рельсосварочных поездов (станционные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2133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Амортизация основных средств рельсосварочных и рельсошлифовальных поездов (главные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2133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Амортизация основных средств рельсосварочных и рельсошлифовальных поездов (станционные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96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2202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Текущий ремонт зданий и сооружений, связанных с перевозками пассажиров в дальнем следовании и находящихся на балансе дистанций гражданских сооружений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2204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Текущий ремонт производственных зданий и сооружений хозяйства перевозок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2205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Текущий ремонт производственных зданий и сооружений хозяйства автоматики и телемеханики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2206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Текущий ремонт производственных зданий и сооружений остальных хозяйств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2220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Обслуживание, содержание и ремонт объектов водоснабжения и водоотведения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2221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Обслуживание, содержание и ремонт объектов генерации тепловой энергии (котельных и др.)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2302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Техническое обслуживание устройств автоблокировки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2303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Техническое обслуживание устройств диспетчерской централизации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2304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Техническое обслуживание электрической централизации стрелок и светофоров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2305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Техническое обслуживание систем автоматического контроля подвижного состава на ходу поезда (ДИСК, КТСМ)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2306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Техническое обслуживание приборов железнодорожной автоматики и телемеханики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2307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Техническое обслуживание устройств полуавтоматической блокировки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2308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Техническое обслуживание прочих средств железнодорожной автоматики и телемеханики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2312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Капитальный ремонт устройств автоблокировки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2314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устройств электрической централизации стрелок и светофоров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2315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систем автоматического контроля подвижного состава на ходу поезда (ДИСК, КТСМ)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2318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прочих средств железнодорожной автоматики и телемеханики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2319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Амортизация средств железнодорожной автоматики, устройств сигнализации, централизации и блокировки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4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2401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Техническое обслуживание устройств по обслуживанию пассажиров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2402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Техническое обслуживание радиостанций, радиоузлов и усилителей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2403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Техническое обслуживание устройств, аппаратуры и сооружений радиорелейной связи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2404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Техническое обслуживание телевизионных промышленных установок, телевизионных и широковещательных радиоприемников и радиоточек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2405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Техническое обслуживание и эксплуатация аппаратуры телеграфных станций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2406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Техническое обслуживание и эксплуатация телефонных станций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2407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Техническое обслуживание систем оперативно-технологической связи и связи совещаний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2408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Техническое обслуживание систем передачи на воздушных, кабельных и волоконно-оптических линиях связи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2409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Техническое обслуживание воздушных, кабельных и волоконно-оптических линий связи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2410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Затраты по оплате счетов за пользование соединительными линиями связи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2411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Техническое обслуживание устройств спутниковой связи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2412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Техническое обслуживание приборов железнодорожной связи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2413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Техническое обслуживание и текущий ремонт средств вычислительной техники, сетей передачи данных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2414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Техническое обслуживание прочих устройств железнодорожной связи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2415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систем оперативно-технологической связи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2416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средств железнодорожной радиосвязи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4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2417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устройств по обслуживанию пассажиров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2418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прочих средств связи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2419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Амортизация систем оперативно-технологической связи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2420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Амортизация средств железнодорожной радиосвязи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4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2421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Амортизация устройств по обслуживанию пассажиров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2422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Амортизация прочих средств связи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2585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Текущее обслуживание и текущий ремонт средств вычислительной техники, сети передачи данных, инженерного оборудования и АСУ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2586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Текущее обслуживание и текущий ремонт системы управления пассажирскими перевозками «Экспресс-3» и билетно-кассового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2587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Амортизация средств вычислительной техники, сети передачи данных, инженерного оборудования и АСУ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2588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 xml:space="preserve">Амортизация системы управления пассажирскими перевозками «Экспресс-3» и билетно-кассового оборудования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2589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средств вычислительной техники, сети передачи данных, инженерного оборудования и АСУ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2590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 xml:space="preserve">Капитальный ремонт системы управления пассажирскими перевозками «Экспресс-3» и билетно-кассового оборудования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2520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Техническое обслуживание и текущий ремонт линий электропередачи (за исключением расположенных на опорах контактной сети, а также высоковольтных линий автоблокировки и диспетчерской централизации, расположенных на отдельно стоящих опорах)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2522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Техническое обслуживание и текущий ремонт высоковольтных линий автоблокировки и диспетчерской централизации, расположенных на отдельно стоящих опорах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(электровозы)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2524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Техническое обслуживание и текущий ремонт контактной сети и линий электропередачи, расположенных на опорах контактной сети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(электровозы)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2526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Техническое обслуживание, текущий ремонт и испытания тяговых подстанций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(электровозы)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2528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Техническое обслуживание, текущий ремонт и испытания пунктов параллельного соединения и постов секционирования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(электровозы)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2530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Техническое обслуживание и текущий ремонт устройств наружного освещения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приведенные вагоно-км в дальнем следовании пассажирских, багажных и почтовых вагонов во всех видах тяги, кроме электро- и дизель-поездов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2532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Техническое обслуживание и текущий ремонт трансформаторных подстанций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2534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Техническое обслуживание и текущий ремонт электростанций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2544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Капитальный ремонт тяговых подстанций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(электровозы)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2546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пунктов параллельного соединения и постов секционирования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(электровозы)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2548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контактной сети и линий электропередачи, расположенных на опорах контактной сети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(электровозы)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2550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Капитальный ремонт электростанций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2552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Капитальный ремонт трансформаторных подстанций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2554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линий электропередачи (за исключением расположенных на опорах контактной сети, а также высоковольтных линий автоблокировки и диспетчерской централизации, расположенных на отдельно стоящих опорах)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2556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высоковольтных линий автоблокировки и диспетчерской централизации, расположенных на отдельно стоящих опорах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2566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Амортизация тяговых подстанций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(электровозы)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2568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Амортизация пунктов параллельного соединения и постов секционирования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(электровозы)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2570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Амортизация высоковольтных линий автоблокировки и диспетчерской централизации, расположенных на отдельно стоящих опорах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(электровозы)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2572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Амортизация трансформаторных подстанций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2574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Амортизация электростанций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2576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Амортизация устройств наружного освещения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приведенные вагоно-км в дальнем следовании пассажирских, багажных и почтовых вагонов во всех видах тяги, кроме электро- и дизель-поездов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2578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Амортизация линий электропередачи (за исключением расположенных на опорах контактной сети, а также высоковольтных линий автоблокировки и диспетчерской централизации, расположенных на отдельно стоящих опорах)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2580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Амортизация высоковольтных линий автоблокировки и диспетчерской централизации, расположенных на отдельно стоящих опорах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2601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Содержание восстановительных поездов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3110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Работа электровозов в дальнем следовании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(электровозы)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3112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Работа электровозов на маневрах в пассажирском движении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приведенные вагоно-км в дальнем следовании пассажирских, багажных и почтовых вагонов (электровозы)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3113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Экипировка электровозов, работающих в дальнем следовании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(электровозы)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3115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Амортизация электровозов, работающих в пассажирском движении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(электровозы)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3116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Экипировка маневровых электровозов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приведенные вагоно-км в дальнем следовании пассажирских, багажных и почтовых вагонов (электровозы)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3117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Амортизация маневровых электровозов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приведенные вагоно-км в дальнем следовании пассажирских, багажных и почтовых вагонов (электровозы)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24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3201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Работа электропоездов в дальнем следовании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4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3203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Обслуживание электропоездов, работающих в дальнем следовании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24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3205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Уборка электропоездов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4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3206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Амортизация электропоездов, работающих в дальнем следовании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3310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Работа тепловозов в дальнем следовании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(тепловозы)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3312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Работа тепловозов на маневрах в пассажирском движении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приведенные вагоно-км в дальнем следовании пассажирских, багажных и почтовых вагонов (тепловозы)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3313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Экипировка тепловозов, работающих в дальнем следовании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(тепловозы)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3315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Амортизация тепловозов, работающих в пассажирском движении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(тепловозы)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3316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Экипировка маневровых тепловозов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приведенные вагоно-км в дальнем следовании пассажирских, багажных и почтовых вагонов (тепловозы)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3317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Амортизация маневровых тепловозов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приведенные вагоно-км в дальнем следовании пассажирских, багажных и почтовых вагонов (тепловозы)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4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3401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Работа дизель-поездов и автомотрис в дальнем следовании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7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3403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Обслуживание вагонов в дизель-поездах и автомотрисах, работающих в дальнем следовании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4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3405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Экипировка и уборка дизель-поездов и автомотрис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4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3406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Амортизация дизель-поездов и автомотрис, работающих в дальнем следовании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24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3502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Работа паровозов в пассажирском движении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24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3503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Работа паровозов на маневрах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24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3504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Экипировка паровозов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24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3505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Амортизация паровозов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44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6601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Техническое обслуживание по программе ТО-1 в пунктах формирования и оборота и текущий отцепочный ремонт пассажирских вагонов, курсирующих в дальнем следовании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 и багажных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44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6603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Техническое обслуживание по программам ТО-2 пассажирских вагонов, курсирующих в дальнем следовании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 и багажных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44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6605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Техническое обслуживание по программе ТО-3 пассажирских вагонов, курсирующих в дальнем следовании во внутригосударственном сообщении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 и багажных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4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6607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Деповской ремонт пассажирских вагонов (кроме багажных), курсирующих в дальнем следовании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24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6609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Деповской ремонт багажных вагонов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7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6610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пассажирских вагонов (кроме багажных), курсирующих в дальнем следовании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24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6612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Капитальный ремонт багажных вагонов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6105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Техническое обслуживание электровозов, работающих в пассажирском движении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(электровозы)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6106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Текущие виды ремонта электровозов, работающих в пассажирском движении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(электровозы)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6107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Капитальные виды ремонта электровозов, работающих в пассажирском движении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(электровозы)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6109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Техническое обслуживание маневровых электровозов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приведенные вагоно-км в дальнем следовании пассажирских, багажных и почтовых вагонов (электровозы)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6110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Текущие виды ремонта маневровых электровозов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приведенные вагоно-км в дальнем следовании пассажирских, багажных и почтовых вагонов (электровозы)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6111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Капитальные виды ремонта маневровых электровозов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приведенные вагоно-км в дальнем следовании пассажирских, багажных и почтовых вагонов (электровозы)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24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6201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Техническое обслуживание электропоездов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24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6202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Текущие виды ремонта электропоездов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24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6203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Капитальные виды ремонта электропоездов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6305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Техническое обслуживание тепловозов, работающих в пассажирском движении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(тепловозы)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6306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Текущие виды ремонта тепловозов, работающих в пассажирском движении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(тепловозы)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6307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Капитальные виды ремонта тепловозов, работающих в пассажирском движении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(тепловозы)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6309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Техническое обслуживание маневровых тепловозов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приведенные вагоно-км в дальнем следовании пассажирских, багажных и почтовых вагонов (тепловозы)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6310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Текущие виды ремонта маневровых тепловозов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приведенные вагоно-км в дальнем следовании пассажирских, багажных и почтовых вагонов (тепловозы)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6311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Капитальные виды ремонта маневровых тепловозов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приведенные вагоно-км в дальнем следовании пассажирских, багажных и почтовых вагонов (тепловозы)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4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6401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Техническое обслуживание дизель-поездов и автомотрис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4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6402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Текущие виды ремонта дизель-поездов и автомотрис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4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6403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 xml:space="preserve"> Капитальные виды ремонта дизель-поездов и автомотрис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4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6501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Подъемочный и промывочный ремонт, профилактический осмотр паровозов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24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6502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Капитальные виды ремонта паровозов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4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6640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пассажирских вагонов на заводах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4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6641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багажных вагонов на заводах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6152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Капитальные виды ремонта на заводах электровозов, работающих в пассажирском движении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(электровозы)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6154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Капитальные виды ремонта маневровых электровозов на заводах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приведенные вагоно-км в дальнем следовании пассажирских, багажных и почтовых вагонов (электровозы)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4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6220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Капитальные виды ремонта электропоездов на заводах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6352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Капитальные виды ремонта на заводах тепловозов, работающих в пассажирском движении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(тепловозы)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6354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Капитальные виды ремонта маневровых тепловозов на заводах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приведенные вагоно-км в дальнем следовании пассажирских, багажных и почтовых вагонов (тепловозы)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4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6420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Капитальные виды ремонта дизель-поездов и автомотрис на заводах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4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6510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Капитальные виды ремонта паровозов на заводах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9805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Ремонт путевой техники на заводах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2140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Арендные и лизинговые платежи за путевую технику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3147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Арендные и лизинговые платежи за электровозы, работающие в пассажирском движении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(электровозы)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3148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Арендные и лизинговые платежи за маневровые электровозы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приведенные вагоно-км в дальнем следовании пассажирских, багажных и почтовых вагонов (электровозы)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3155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Содержание резервного подвижного состава (пассажирские электровозы)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(электровозы)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3156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Содержание резервного подвижного состава (маневровые электровозы)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приведенные вагоно-км в дальнем следовании пассажирских, багажных и почтовых вагонов (электровозы)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4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3213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Арендные и лизинговые платежи за электропоезда в дальнем следовании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4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3214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Содержание резервного подвижного состава (электропоезда)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3343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Арендные и лизинговые платежи за тепловозы, работающие в пассажирском движении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(тепловозы)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3344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Арендные и лизинговые платежи за маневровые тепловозы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приведенные вагоно-км в дальнем следовании пассажирских, багажных и почтовых вагонов (тепловозы)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3346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Содержание резервного подвижного состава (тепловозы в  пассажирском движении)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(тепловозы)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3347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Содержание резервного подвижного состава (маневровые тепловозы)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приведенные вагоно-км в дальнем следовании пассажирских, багажных и почтовых вагонов (тепловозы)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4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3411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Арендные и лизинговые платежи за дизель-поезда и автомотрисы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4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3412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Содержание резервного подвижного состава (дизель-поезда и автомотрисы)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4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3506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Содержание резервного подвижного состава (паровозы)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6143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Внеплановый ремонт электровозов, работающих в пассажирском движении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(электровозы)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6144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Внеплановый ремонт маневровых электровозов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приведенные вагоно-км в дальнем следовании пассажирских, багажных и почтовых вагонов (электровозы)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24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6224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Внеплановый ремонт электропоездов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6343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Внеплановый ремонт тепловозов в пассажирском движении, дальнем следовании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(тепловозы)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4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6413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Внеплановый ремонт дизель-поездов и автомотрис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24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6503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Внеплановый ремонт паровозов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9024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пассажирским хозяйством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9025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пассажирским хозяйством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9026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пассажирским хозяйством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9027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пассажирским хозяйством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9271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коммерческой работы в сфере грузовых перевозок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9272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коммерческой работы в сфере грузовых перевозок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9273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хозяйством коммерческой работы в сфере грузовых перевозок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9274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хозяйством коммерческой работы в сфере грузовых перевозок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9360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перевозок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9361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коммерческой работы в сфере грузовых перевозок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9362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хозяйством перевозок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9363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хозяйством перевозок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9424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локомотивным хозяйством для других хозяйств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9425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локомотивным хозяйством для других хозяйств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9476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вагонным хозяйством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9477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вагонным хозяйством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9478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вагонным хозяйством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9479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вагонным хозяйством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9480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пути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9481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пути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9482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пути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9483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пути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9694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гражданских сооружений, водоснабжения и водоотведения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9695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гражданских сооружений, водоснабжения и водоотведения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9696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гражданских сооружений, водоснабжения и водоотведения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9697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гражданских сооружений, водоснабжения и водоотведения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9563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автоматики и телемеханики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9564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автоматики и телемеханики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9565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автоматики и телемеханики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9566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автоматики и телемеханики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9601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связи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9602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связи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9603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связи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9610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связи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9690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корпоративной информатизации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9691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корпоративной информатизации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9692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корпоративной информатизации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9693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корпоративной информатизации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9557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электрификации и электроснабжения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9558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электрификации и электроснабжения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9559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электрификации и электроснабжения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9570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электрификации и электроснабжения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9811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"Промышленные предприятия"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9812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"Промышленные предприятия"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9813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"Промышленные предприятия"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9814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"Промышленные предприятия"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2549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Амортизация машин и механизмов, занятых на капитальных видах ремонта контактной сети и линий электропередачи, расположенных на опорах контактной сети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7509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Научно-исследовательские и опытно-конструкторские работы (пассажирское хозяйство)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7511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Научно-исследовательские и опытно-конструкторские работы (локомотивное хозяйство)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7512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Научно-исследовательские и опытно-конструкторские работы (вагонное хозяйство)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7513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Научно-исследовательские и опытно-конструкторские работы (хозяйство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7514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Научно-исследовательские и опытно-конструкторские работы (хозяйство корпоративной информатизации)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7515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Научно-исследовательские и опытно-конструкторские работы (хозяйство электрификации и электроснабжения)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1012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Погрузочно-разгрузочные работы, осуществляемые для структурных подразделений железнодорожного транспорта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3102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Работа электровозов в хозяйственном движении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3302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Работа тепловозов в хозяйственном движении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3108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Работа электровозов в дальнем следовании (в т.ч. электроэнергия на тягу)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(электровозы)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4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3209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Работа электропоездов в дальнем следовании (в т.ч. электроэнергия на тягу)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2029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Наружное освещение парков железнодорожных станций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приведенные вагоно-км в дальнем следовании пассажирских, багажных и почтовых вагонов во всех видах тяги, кроме электро- и дизель-поездов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3219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Работа электропоездов в хозяйственном движении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3220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Обслуживание электропоездов в хозяйственном движении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3221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Амортизация электропоездов, работающих в хозяйственном движении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2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6345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Внеплановый ремонт маневровых тепловозов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приведенные вагоно-км в дальнем следовании пассажирских, багажных и почтовых вагонов (тепловозы)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9871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структурными подразделениями прочих хозяйств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9872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структурными подразделениями прочих хозяйств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9873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структурными подразделениями прочих хозяйств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9874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структурными подразделениями прочих хозяйств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2222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Амортизация объектов генерации тепловой энергии, водоснабжения и водоотведения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5759B" w:rsidTr="0063243C">
        <w:trPr>
          <w:trHeight w:val="168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2223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Капитальный ремонт объектов генерации тепловой энергии, водоснабжения и водоотведения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5759B">
              <w:rPr>
                <w:color w:val="000000"/>
                <w:sz w:val="18"/>
                <w:szCs w:val="18"/>
                <w:lang w:eastAsia="en-US"/>
              </w:rPr>
              <w:t>вагоно-км в дальнем следовании пассажирских, багажных и почтовых вагонов во всех видах тяги, кроме электро- и дизель- поездов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eastAsia="en-US"/>
              </w:rPr>
            </w:pPr>
            <w:r w:rsidRPr="00A5759B">
              <w:rPr>
                <w:sz w:val="18"/>
                <w:szCs w:val="18"/>
                <w:lang w:eastAsia="en-US"/>
              </w:rPr>
              <w:t>прямое полное отнесение на вид услуг "перевозка пассажиров"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5759B" w:rsidRDefault="00C50E56" w:rsidP="00A5759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5759B">
              <w:rPr>
                <w:sz w:val="18"/>
                <w:szCs w:val="18"/>
                <w:lang w:val="en-US" w:eastAsia="en-US"/>
              </w:rPr>
              <w:t> </w:t>
            </w:r>
          </w:p>
        </w:tc>
      </w:tr>
    </w:tbl>
    <w:p w:rsidR="00C50E56" w:rsidRPr="00E50DBA" w:rsidRDefault="00C50E56">
      <w:pPr>
        <w:ind w:left="960"/>
        <w:jc w:val="center"/>
        <w:rPr>
          <w:b/>
        </w:rPr>
      </w:pPr>
    </w:p>
    <w:p w:rsidR="00C50E56" w:rsidRPr="00E50DBA" w:rsidRDefault="00C50E56" w:rsidP="001954DA">
      <w:pPr>
        <w:spacing w:line="360" w:lineRule="auto"/>
        <w:ind w:left="960"/>
        <w:jc w:val="right"/>
        <w:rPr>
          <w:b/>
        </w:rPr>
      </w:pPr>
      <w:r w:rsidRPr="00E50DBA">
        <w:rPr>
          <w:bCs/>
          <w:i/>
        </w:rPr>
        <w:t>Таблица 3.4</w:t>
      </w:r>
    </w:p>
    <w:p w:rsidR="00C50E56" w:rsidRPr="00E50DBA" w:rsidRDefault="00C50E56">
      <w:pPr>
        <w:jc w:val="center"/>
        <w:rPr>
          <w:b/>
        </w:rPr>
      </w:pPr>
      <w:r w:rsidRPr="00E50DBA">
        <w:rPr>
          <w:b/>
        </w:rPr>
        <w:t xml:space="preserve">Распределение расходов между видами сообщений </w:t>
      </w:r>
      <w:r w:rsidRPr="00E50DBA">
        <w:rPr>
          <w:b/>
        </w:rPr>
        <w:br/>
        <w:t>(внутригосударственное, международное)</w:t>
      </w:r>
    </w:p>
    <w:p w:rsidR="00C50E56" w:rsidRPr="00E50DBA" w:rsidRDefault="00C50E56">
      <w:pPr>
        <w:jc w:val="center"/>
        <w:rPr>
          <w:b/>
        </w:rPr>
      </w:pPr>
    </w:p>
    <w:p w:rsidR="00C50E56" w:rsidRPr="00E50DBA" w:rsidRDefault="00C50E56">
      <w:pPr>
        <w:jc w:val="center"/>
        <w:rPr>
          <w:b/>
        </w:rPr>
      </w:pPr>
    </w:p>
    <w:tbl>
      <w:tblPr>
        <w:tblW w:w="10164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62"/>
        <w:gridCol w:w="2068"/>
        <w:gridCol w:w="1428"/>
        <w:gridCol w:w="1559"/>
        <w:gridCol w:w="1559"/>
        <w:gridCol w:w="1560"/>
        <w:gridCol w:w="708"/>
        <w:gridCol w:w="520"/>
      </w:tblGrid>
      <w:tr w:rsidR="00C50E56" w:rsidRPr="00546984" w:rsidTr="00546984">
        <w:trPr>
          <w:trHeight w:val="240"/>
          <w:tblHeader/>
        </w:trPr>
        <w:tc>
          <w:tcPr>
            <w:tcW w:w="762" w:type="dxa"/>
            <w:vMerge w:val="restart"/>
            <w:vAlign w:val="center"/>
          </w:tcPr>
          <w:p w:rsidR="00C50E56" w:rsidRPr="00546984" w:rsidRDefault="00C50E56" w:rsidP="00546984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546984">
              <w:rPr>
                <w:b/>
                <w:bCs/>
                <w:sz w:val="18"/>
                <w:szCs w:val="18"/>
                <w:lang w:val="en-US" w:eastAsia="en-US"/>
              </w:rPr>
              <w:t>№ статьи</w:t>
            </w:r>
          </w:p>
        </w:tc>
        <w:tc>
          <w:tcPr>
            <w:tcW w:w="2068" w:type="dxa"/>
            <w:vMerge w:val="restart"/>
            <w:vAlign w:val="center"/>
          </w:tcPr>
          <w:p w:rsidR="00C50E56" w:rsidRPr="00546984" w:rsidRDefault="00C50E56" w:rsidP="00546984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546984">
              <w:rPr>
                <w:b/>
                <w:bCs/>
                <w:sz w:val="18"/>
                <w:szCs w:val="18"/>
                <w:lang w:val="en-US" w:eastAsia="en-US"/>
              </w:rPr>
              <w:t>Наименование статьи</w:t>
            </w:r>
          </w:p>
        </w:tc>
        <w:tc>
          <w:tcPr>
            <w:tcW w:w="6106" w:type="dxa"/>
            <w:gridSpan w:val="4"/>
            <w:vAlign w:val="center"/>
          </w:tcPr>
          <w:p w:rsidR="00C50E56" w:rsidRPr="00546984" w:rsidRDefault="00C50E56" w:rsidP="00546984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546984">
              <w:rPr>
                <w:b/>
                <w:bCs/>
                <w:sz w:val="18"/>
                <w:szCs w:val="18"/>
                <w:lang w:eastAsia="en-US"/>
              </w:rPr>
              <w:t>Правило распределения для расходов отнесенных на:</w:t>
            </w:r>
          </w:p>
        </w:tc>
        <w:tc>
          <w:tcPr>
            <w:tcW w:w="1228" w:type="dxa"/>
            <w:gridSpan w:val="2"/>
            <w:vAlign w:val="center"/>
          </w:tcPr>
          <w:p w:rsidR="00C50E56" w:rsidRPr="00546984" w:rsidRDefault="00C50E56" w:rsidP="00546984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546984">
              <w:rPr>
                <w:b/>
                <w:bCs/>
                <w:sz w:val="18"/>
                <w:szCs w:val="18"/>
                <w:lang w:val="en-US" w:eastAsia="en-US"/>
              </w:rPr>
              <w:t>Виды сообщений</w:t>
            </w:r>
          </w:p>
        </w:tc>
      </w:tr>
      <w:tr w:rsidR="00C50E56" w:rsidRPr="00546984" w:rsidTr="00546984">
        <w:trPr>
          <w:trHeight w:val="468"/>
          <w:tblHeader/>
        </w:trPr>
        <w:tc>
          <w:tcPr>
            <w:tcW w:w="762" w:type="dxa"/>
            <w:vMerge/>
            <w:vAlign w:val="center"/>
          </w:tcPr>
          <w:p w:rsidR="00C50E56" w:rsidRPr="00546984" w:rsidRDefault="00C50E56" w:rsidP="00546984">
            <w:pPr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068" w:type="dxa"/>
            <w:vMerge/>
            <w:vAlign w:val="center"/>
          </w:tcPr>
          <w:p w:rsidR="00C50E56" w:rsidRPr="00546984" w:rsidRDefault="00C50E56" w:rsidP="00546984">
            <w:pPr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1428" w:type="dxa"/>
            <w:vAlign w:val="bottom"/>
          </w:tcPr>
          <w:p w:rsidR="00C50E56" w:rsidRPr="00546984" w:rsidRDefault="00C50E56" w:rsidP="00546984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546984">
              <w:rPr>
                <w:b/>
                <w:bCs/>
                <w:sz w:val="18"/>
                <w:szCs w:val="18"/>
                <w:lang w:val="en-US" w:eastAsia="en-US"/>
              </w:rPr>
              <w:t>Локомотивная тяга</w:t>
            </w:r>
          </w:p>
        </w:tc>
        <w:tc>
          <w:tcPr>
            <w:tcW w:w="1559" w:type="dxa"/>
            <w:vAlign w:val="bottom"/>
          </w:tcPr>
          <w:p w:rsidR="00C50E56" w:rsidRPr="00546984" w:rsidRDefault="00C50E56" w:rsidP="00546984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546984">
              <w:rPr>
                <w:b/>
                <w:bCs/>
                <w:sz w:val="18"/>
                <w:szCs w:val="18"/>
                <w:lang w:val="en-US" w:eastAsia="en-US"/>
              </w:rPr>
              <w:t>Моторвагонная тяга</w:t>
            </w:r>
          </w:p>
        </w:tc>
        <w:tc>
          <w:tcPr>
            <w:tcW w:w="1559" w:type="dxa"/>
            <w:vAlign w:val="bottom"/>
          </w:tcPr>
          <w:p w:rsidR="00C50E56" w:rsidRPr="00546984" w:rsidRDefault="00C50E56" w:rsidP="00546984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546984">
              <w:rPr>
                <w:b/>
                <w:bCs/>
                <w:sz w:val="18"/>
                <w:szCs w:val="18"/>
                <w:lang w:val="en-US" w:eastAsia="en-US"/>
              </w:rPr>
              <w:t>Локомотивная тяга</w:t>
            </w:r>
          </w:p>
        </w:tc>
        <w:tc>
          <w:tcPr>
            <w:tcW w:w="1560" w:type="dxa"/>
            <w:vAlign w:val="bottom"/>
          </w:tcPr>
          <w:p w:rsidR="00C50E56" w:rsidRPr="00546984" w:rsidRDefault="00C50E56" w:rsidP="00546984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546984">
              <w:rPr>
                <w:b/>
                <w:bCs/>
                <w:sz w:val="18"/>
                <w:szCs w:val="18"/>
                <w:lang w:val="en-US" w:eastAsia="en-US"/>
              </w:rPr>
              <w:t>Локомотивная тяга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C50E56" w:rsidRPr="00546984" w:rsidRDefault="00C50E56" w:rsidP="00546984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546984">
              <w:rPr>
                <w:b/>
                <w:bCs/>
                <w:sz w:val="18"/>
                <w:szCs w:val="18"/>
                <w:lang w:val="en-US" w:eastAsia="en-US"/>
              </w:rPr>
              <w:t>Внутригосударствен</w:t>
            </w:r>
            <w:r>
              <w:rPr>
                <w:b/>
                <w:bCs/>
                <w:sz w:val="18"/>
                <w:szCs w:val="18"/>
                <w:lang w:val="en-US" w:eastAsia="en-US"/>
              </w:rPr>
              <w:t>-</w:t>
            </w:r>
            <w:r w:rsidRPr="00546984">
              <w:rPr>
                <w:b/>
                <w:bCs/>
                <w:sz w:val="18"/>
                <w:szCs w:val="18"/>
                <w:lang w:val="en-US" w:eastAsia="en-US"/>
              </w:rPr>
              <w:t>ное</w:t>
            </w:r>
          </w:p>
        </w:tc>
        <w:tc>
          <w:tcPr>
            <w:tcW w:w="520" w:type="dxa"/>
            <w:vMerge w:val="restart"/>
            <w:textDirection w:val="btLr"/>
            <w:vAlign w:val="center"/>
          </w:tcPr>
          <w:p w:rsidR="00C50E56" w:rsidRPr="00546984" w:rsidRDefault="00C50E56" w:rsidP="00546984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546984">
              <w:rPr>
                <w:b/>
                <w:bCs/>
                <w:sz w:val="18"/>
                <w:szCs w:val="18"/>
                <w:lang w:val="en-US" w:eastAsia="en-US"/>
              </w:rPr>
              <w:t>Международное</w:t>
            </w:r>
          </w:p>
        </w:tc>
      </w:tr>
      <w:tr w:rsidR="00C50E56" w:rsidRPr="00546984" w:rsidTr="00546984">
        <w:trPr>
          <w:trHeight w:val="468"/>
          <w:tblHeader/>
        </w:trPr>
        <w:tc>
          <w:tcPr>
            <w:tcW w:w="762" w:type="dxa"/>
            <w:vMerge/>
            <w:vAlign w:val="center"/>
          </w:tcPr>
          <w:p w:rsidR="00C50E56" w:rsidRPr="00546984" w:rsidRDefault="00C50E56" w:rsidP="00546984">
            <w:pPr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068" w:type="dxa"/>
            <w:vMerge/>
            <w:vAlign w:val="center"/>
          </w:tcPr>
          <w:p w:rsidR="00C50E56" w:rsidRPr="00546984" w:rsidRDefault="00C50E56" w:rsidP="00546984">
            <w:pPr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1428" w:type="dxa"/>
            <w:vAlign w:val="bottom"/>
          </w:tcPr>
          <w:p w:rsidR="00C50E56" w:rsidRPr="00546984" w:rsidRDefault="00C50E56" w:rsidP="00546984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546984">
              <w:rPr>
                <w:b/>
                <w:bCs/>
                <w:sz w:val="18"/>
                <w:szCs w:val="18"/>
                <w:lang w:val="en-US" w:eastAsia="en-US"/>
              </w:rPr>
              <w:t>Перевозка пассажиров</w:t>
            </w:r>
          </w:p>
        </w:tc>
        <w:tc>
          <w:tcPr>
            <w:tcW w:w="1559" w:type="dxa"/>
            <w:vAlign w:val="bottom"/>
          </w:tcPr>
          <w:p w:rsidR="00C50E56" w:rsidRPr="00546984" w:rsidRDefault="00C50E56" w:rsidP="00546984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546984">
              <w:rPr>
                <w:b/>
                <w:bCs/>
                <w:sz w:val="18"/>
                <w:szCs w:val="18"/>
                <w:lang w:val="en-US" w:eastAsia="en-US"/>
              </w:rPr>
              <w:t>Перевозка пассажиров</w:t>
            </w:r>
          </w:p>
        </w:tc>
        <w:tc>
          <w:tcPr>
            <w:tcW w:w="1559" w:type="dxa"/>
            <w:vAlign w:val="bottom"/>
          </w:tcPr>
          <w:p w:rsidR="00C50E56" w:rsidRPr="00546984" w:rsidRDefault="00C50E56" w:rsidP="00546984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546984">
              <w:rPr>
                <w:b/>
                <w:bCs/>
                <w:sz w:val="18"/>
                <w:szCs w:val="18"/>
                <w:lang w:val="en-US" w:eastAsia="en-US"/>
              </w:rPr>
              <w:t>Перевозка багажа</w:t>
            </w:r>
          </w:p>
        </w:tc>
        <w:tc>
          <w:tcPr>
            <w:tcW w:w="1560" w:type="dxa"/>
            <w:vAlign w:val="bottom"/>
          </w:tcPr>
          <w:p w:rsidR="00C50E56" w:rsidRPr="00546984" w:rsidRDefault="00C50E56" w:rsidP="00546984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546984">
              <w:rPr>
                <w:b/>
                <w:bCs/>
                <w:sz w:val="18"/>
                <w:szCs w:val="18"/>
                <w:lang w:val="en-US" w:eastAsia="en-US"/>
              </w:rPr>
              <w:t>Перевозка почты</w:t>
            </w:r>
          </w:p>
        </w:tc>
        <w:tc>
          <w:tcPr>
            <w:tcW w:w="708" w:type="dxa"/>
            <w:vMerge/>
            <w:vAlign w:val="center"/>
          </w:tcPr>
          <w:p w:rsidR="00C50E56" w:rsidRPr="00546984" w:rsidRDefault="00C50E56" w:rsidP="00546984">
            <w:pPr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520" w:type="dxa"/>
            <w:vMerge/>
            <w:vAlign w:val="center"/>
          </w:tcPr>
          <w:p w:rsidR="00C50E56" w:rsidRPr="00546984" w:rsidRDefault="00C50E56" w:rsidP="00546984">
            <w:pPr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</w:tr>
      <w:tr w:rsidR="00C50E56" w:rsidRPr="00546984" w:rsidTr="00546984">
        <w:trPr>
          <w:trHeight w:val="2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068" w:type="dxa"/>
          </w:tcPr>
          <w:p w:rsidR="00C50E56" w:rsidRPr="00546984" w:rsidRDefault="00C50E56" w:rsidP="00546984">
            <w:pPr>
              <w:rPr>
                <w:b/>
                <w:bCs/>
                <w:sz w:val="18"/>
                <w:szCs w:val="18"/>
                <w:lang w:val="en-US" w:eastAsia="en-US"/>
              </w:rPr>
            </w:pPr>
            <w:r w:rsidRPr="00546984">
              <w:rPr>
                <w:b/>
                <w:bCs/>
                <w:sz w:val="18"/>
                <w:szCs w:val="18"/>
                <w:lang w:val="en-US" w:eastAsia="en-US"/>
              </w:rPr>
              <w:t>Специфические (прямые производственные) расходы</w:t>
            </w:r>
          </w:p>
        </w:tc>
        <w:tc>
          <w:tcPr>
            <w:tcW w:w="1428" w:type="dxa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bottom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20" w:type="dxa"/>
            <w:vAlign w:val="bottom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546984" w:rsidTr="00546984">
        <w:trPr>
          <w:trHeight w:val="2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068" w:type="dxa"/>
          </w:tcPr>
          <w:p w:rsidR="00C50E56" w:rsidRPr="00546984" w:rsidRDefault="00C50E56" w:rsidP="00546984">
            <w:pPr>
              <w:rPr>
                <w:b/>
                <w:bCs/>
                <w:sz w:val="18"/>
                <w:szCs w:val="18"/>
                <w:lang w:eastAsia="en-US"/>
              </w:rPr>
            </w:pPr>
            <w:r w:rsidRPr="00546984">
              <w:rPr>
                <w:b/>
                <w:bCs/>
                <w:sz w:val="18"/>
                <w:szCs w:val="18"/>
                <w:lang w:eastAsia="en-US"/>
              </w:rPr>
              <w:t>Пассажирские перевозки в дальнем следовании</w:t>
            </w:r>
          </w:p>
        </w:tc>
        <w:tc>
          <w:tcPr>
            <w:tcW w:w="1428" w:type="dxa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bottom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20" w:type="dxa"/>
            <w:vAlign w:val="bottom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546984" w:rsidTr="00546984">
        <w:trPr>
          <w:trHeight w:val="48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4001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Продажа билетов на поезда дальнего следования во внутригосударственном сообщении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546984" w:rsidTr="00546984">
        <w:trPr>
          <w:trHeight w:val="48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4002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Продажа билетов в международном сообщении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48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4003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Прием и выдача багажа во внутригосударственном сообщении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546984" w:rsidTr="00546984">
        <w:trPr>
          <w:trHeight w:val="48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4004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Прием и выдача багажа в международном сообщении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4005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Сопровождение багажных вагонов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415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4019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Обслуживание вагонов в пассажирских поездах дальнего следования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415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4020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Экипировка пассажирских вагонов дальнего следования (за исключением экипировки пассажирских вагонов дальнего следования в пунктах формирования и оборота)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4021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Экипировка пассажирских вагонов дальнего следования в пунктах формирования и оборота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16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4029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Амортизация пассажирских вагонов дальнего следования, кроме багажных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4031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Амортизация багажных вагонов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48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4032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Перестановка пассажирских вагонов с одной колеи на другую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4036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Арендные и лизинговые платежи за пассажирские и багажные вагоны в дальнем следовании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4037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Содержание резервного подвижного состава (пассажирские и багажные вагоны в дальнем следовании)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16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4040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Содержание инвентаря и оборудования пассажирских вагонов дальнего следования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48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4041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Снабжение поездов постельным бельем, мягким и другим инвентарем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546984" w:rsidTr="00546984">
        <w:trPr>
          <w:trHeight w:val="48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4050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Стирка и ремонт постельного белья и дезинфекция постельных принадлежностей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546984" w:rsidTr="00546984">
        <w:trPr>
          <w:trHeight w:val="48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4060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Курсирование пассажирских вагонов прямого международного сообщения по иностранным железным дорогам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48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4035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Работа и услуги иностранных железных дорог по перевозке пассажиров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2001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Текущий ремонт зданий, сооружений, оборудования и инвентаря, связанных с пассажирскими перевозками в дальнем следовании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2003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Обслуживание зданий, сооружений и оборудования, связанного с пассажирскими перевозками в дальнем следовании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2005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Техническое обслуживание по программе ТО-1 пассажирских вагонов в пути следования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2031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Прием и отправление поездов на пассажирских станциях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48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2032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Прием и отправление международных поездов на пограничных пассажирских станциях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2033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Прием и отправление поездов на остальных станциях, включая пограничные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2035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Маневровая работа на пассажирских станциях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48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2036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Маневровая работа на пограничных станциях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48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2037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Маневровая работа на остальных станциях, кроме пограничных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2040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Обслуживание зданий и сооружений и содержание оборудования и инвентаря хозяйства перевозок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2101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Текущее содержание пути и постоянных устройств (главные пути)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2101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Текущее содержание пути и постоянных устройств (станционные пути)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2102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Одиночная смена материалов верхнего строения пути, пополнение и замена балласта (главные пути)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2102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Одиночная смена материалов верхнего строения пути, пополнение и замена балласта (станционные пути)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2103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Охрана пути, переездов и искусственных сооружений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2104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Содержание искусственных сооружений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2105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Содержание защитных лесонасаждений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2106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Работы по снего-, водо- и пескоборьбе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2109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Прочие работы по хозяйству пути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2110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Капитальные виды ремонта верхнего строения пути (главные пути)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2110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Капитальные виды ремонта верхнего строения пути (станционные пути)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2111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Капитальные виды ремонта земляного полотна и искусственных сооружений (главные пути)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2111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Капитальные виды ремонта земляного полотна и искусственных сооружений (станционные пути)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2113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Капитальный ремонт защитных лесонасаждений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2114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машин и механизмов, занятых на капитальных видах ремонта пути (главные пути)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2114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машин и механизмов, занятых на капитальных видах ремонта пути (станционные пути)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2115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Амортизация верхнего строения пути (главные пути)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2115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Амортизация верхнего строения пути (станционные пути)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2116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Амортизация земляного полотна и искусственных сооружений (главные пути)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2116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Амортизация земляного полотна и искусственных сооружений (станционные пути)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2118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Амортизация защитных лесонасаждений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2119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Амортизация машин и механизмов, занятых на капитальных видах ремонта пути (главные пути)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2119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Амортизация машин и механизмов, занятых на капитальных видах ремонта пути (станционные пути)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2130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Работы по сварке и шлифовке рельсов (главные пути)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2130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Работы по сварке и шлифовке рельсов (станционные пути)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2131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Текущий ремонт основных средств рельсосварочных поездов (главные пути)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2131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Текущий ремонт основных средств рельсосварочных поездов (станционные пути)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2132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основных средств рельсосварочных поездов (главные пути)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2132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основных средств рельсосварочных поездов (станционные пути)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2133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Амортизация основных средств рельсосварочных и рельсошлифовальных поездов (главные пути)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2133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Амортизация основных средств рельсосварочных и рельсошлифовальных поездов (станционные пути)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2202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Текущий ремонт зданий и сооружений, связанных с перевозками пассажиров в дальнем следовании и находящихся на балансе дистанций гражданских сооружений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2204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Текущий ремонт производственных зданий и сооружений хозяйства перевозок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2205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Текущий ремонт производственных зданий и сооружений хозяйства автоматики и телемеханики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2206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Текущий ремонт производственных зданий и сооружений остальных хозяйств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2220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Обслуживание, содержание и ремонт объектов водоснабжения и водоотведения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2221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Обслуживание, содержание и ремонт объектов генерации тепловой энергии (котельных и др.)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2302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Техническое обслуживание устройств автоблокировки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2303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Техническое обслуживание устройств диспетчерской централизации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2304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Техническое обслуживание электрической централизации стрелок и светофоров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2305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Техническое обслуживание систем автоматического контроля подвижного состава на ходу поезда (ДИСК, КТСМ)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2306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Техническое обслуживание приборов железнодорожной автоматики и телемеханики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2307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Техническое обслуживание устройств полуавтоматической блокировки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2308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Техническое обслуживание прочих средств железнодорожной автоматики и телемеханики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2312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Капитальный ремонт устройств автоблокировки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2314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устройств электрической централизации стрелок и светофоров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2315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систем автоматического контроля подвижного состава на ходу поезда (ДИСК, КТСМ)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2318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прочих средств железнодорожной автоматики и телемеханики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2319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Амортизация средств железнодорожной автоматики, устройств сигнализации, централизации и блокировки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2401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Техническое обслуживание устройств по обслуживанию пассажиров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2402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Техническое обслуживание радиостанций, радиоузлов и усилителей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2403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Техническое обслуживание устройств, аппаратуры и сооружений радиорелейной связи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2404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Техническое обслуживание телевизионных промышленных установок, телевизионных и широковещательных радиоприемников и радиоточек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2405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Техническое обслуживание и эксплуатация аппаратуры телеграфных станций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2406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Техническое обслуживание и эксплуатация телефонных станций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2407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Техническое обслуживание систем оперативно-технологической связи и связи совещаний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2408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Техническое обслуживание систем передачи на воздушных, кабельных и волоконно-оптических линиях связи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2409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Техническое обслуживание воздушных, кабельных и волоконно-оптических линий связи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2410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Затраты по оплате счетов за пользование соединительными линиями связи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2411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Техническое обслуживание устройств спутниковой связи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2412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Техническое обслуживание приборов железнодорожной связи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2413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Техническое обслуживание и текущий ремонт средств вычислительной техники, сетей передачи данных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2414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Техническое обслуживание прочих устройств железнодорожной связи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2415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систем оперативно-технологической связи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2416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средств железнодорожной радиосвязи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2417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устройств по обслуживанию пассажиров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2418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прочих средств связи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2419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Амортизация систем оперативно-технологической связи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2420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Амортизация средств железнодорожной радиосвязи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2421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Амортизация устройств по обслуживанию пассажиров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2422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Амортизация прочих средств связи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2585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Текущее обслуживание и текущий ремонт средств вычислительной техники, сети передачи данных, инженерного оборудования и АСУ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2586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Текущее обслуживание и текущий ремонт системы управления пассажирскими перевозками «Экспресс-3» и билетно-кассового оборудования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2587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Амортизация средств вычислительной техники, сети передачи данных, инженерного оборудования и АСУ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2588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 xml:space="preserve">Амортизация системы управления пассажирскими перевозками «Экспресс-3» и билетно-кассового оборудования 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2589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средств вычислительной техники, сети передачи данных, инженерного оборудования и АСУ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2590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 xml:space="preserve">Капитальный ремонт системы управления пассажирскими перевозками «Экспресс-3» и билетно-кассового оборудования 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2520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Техническое обслуживание и текущий ремонт линий электропередачи (за исключением расположенных на опорах контактной сети, а также высоковольтных линий автоблокировки и диспетчерской централизации, расположенных на отдельно стоящих опорах)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2522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Техническое обслуживание и текущий ремонт высоковольтных линий автоблокировки и диспетчерской централизации, расположенных на отдельно стоящих опорах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2524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Техническое обслуживание и текущий ремонт контактной сети и линий электропередачи, расположенных на опорах контактной сети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2526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Техническое обслуживание, текущий ремонт и испытания тяговых подстанций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2528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Техническое обслуживание, текущий ремонт и испытания пунктов параллельного соединения и постов секционирования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2530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Техническое обслуживание и текущий ремонт устройств наружного освещения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2532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Техническое обслуживание и текущий ремонт трансформаторных подстанций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2534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Техническое обслуживание и текущий ремонт электростанций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2544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Капитальный ремонт тяговых подстанций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2546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пунктов параллельного соединения и постов секционирования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2548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контактной сети и линий электропередачи, расположенных на опорах контактной сети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2550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Капитальный ремонт электростанций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2552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Капитальный ремонт трансформаторных подстанций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2554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линий электропередачи (за исключением расположенных на опорах контактной сети, а также высоковольтных линий автоблокировки и диспетчерской централизации, расположенных на отдельно стоящих опорах)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2556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высоковольтных линий автоблокировки и диспетчерской централизации, расположенных на отдельно стоящих опорах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2566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Амортизация тяговых подстанций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2568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Амортизация пунктов параллельного соединения и постов секционирования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2570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Амортизация высоковольтных линий автоблокировки и диспетчерской централизации, расположенных на отдельно стоящих опорах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2572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Амортизация трансформаторных подстанций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2574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Амортизация электростанций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2576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Амортизация устройств наружного освещения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2578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Амортизация линий электропередачи (за исключением расположенных на опорах контактной сети, а также высоковольтных линий автоблокировки и диспетчерской централизации, расположенных на отдельно стоящих опорах)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2580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Амортизация высоковольтных линий автоблокировки и диспетчерской централизации, расположенных на отдельно стоящих опорах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2601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Содержание восстановительных поездов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3110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Работа электровозов в дальнем следовании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3112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Работа электровозов на маневрах в пассажирском движении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3113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Экипировка электровозов, работающих в дальнем следовании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3115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Амортизация электровозов, работающих в пассажирском движении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3116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Экипировка маневровых электровозов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3117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Амортизация маневровых электровозов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16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3201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Работа электропоездов в дальнем следовании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16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3203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Обслуживание электропоездов, работающих в дальнем следовании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16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3205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Уборка электропоездов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16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3206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Амортизация электропоездов, работающих в дальнем следовании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3310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Работа тепловозов в дальнем следовании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3312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Работа тепловозов на маневрах в пассажирском движении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3313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Экипировка тепловозов, работающих в дальнем следовании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3315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Амортизация тепловозов, работающих в пассажирском движении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3316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Экипировка маневровых тепловозов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3317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Амортизация маневровых тепловозов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48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3401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Работа дизель-поездов и автомотрис в дальнем следовании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546984" w:rsidTr="00546984">
        <w:trPr>
          <w:trHeight w:val="48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3403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Обслуживание вагонов в дизель-поездах и автомотрисах, работающих в дальнем следовании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546984" w:rsidTr="00546984">
        <w:trPr>
          <w:trHeight w:val="48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3405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Экипировка и уборка дизель-поездов и автомотрис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546984" w:rsidTr="00546984">
        <w:trPr>
          <w:trHeight w:val="48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3406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Амортизация дизель-поездов и автомотрис, работающих в дальнем следовании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546984" w:rsidTr="00546984">
        <w:trPr>
          <w:trHeight w:val="216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3502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Работа паровозов в пассажирском движении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16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3503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Работа паровозов на маневрах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16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3504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Экипировка паровозов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16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3505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Амортизация паровозов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6601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Техническое обслуживание по программе ТО-1 в пунктах формирования и оборота и текущий отцепочный ремонт пассажирских вагонов, курсирующих в дальнем следовании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6603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Техническое обслуживание по программам ТО-2 пассажирских вагонов, курсирующих в дальнем следовании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72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6605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Техническое обслуживание по программе ТО-3 пассажирских вагонов, курсирующих в дальнем следовании во внутригосударственном сообщении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546984" w:rsidTr="00546984">
        <w:trPr>
          <w:trHeight w:val="216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6607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Деповской ремонт пассажирских вагонов (кроме багажных), курсирующих в дальнем следовании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6609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Деповской ремонт багажных вагонов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16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6610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пассажирских вагонов (кроме багажных), курсирующих в дальнем следовании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6612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Капитальный ремонт багажных вагонов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6105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Техническое обслуживание электровозов, работающих в пассажирском движении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6106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Текущие виды ремонта электровозов, работающих в пассажирском движении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6107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Капитальные виды ремонта электровозов, работающих в пассажирском движении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6109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Техническое обслуживание маневровых электровозов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6110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Текущие виды ремонта маневровых электровозов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6111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Капитальные виды ремонта маневровых электровозов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16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6201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Техническое обслуживание электропоездов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16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6202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Текущие виды ремонта электропоездов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16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6203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Капитальные виды ремонта электропоездов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6305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Техническое обслуживание тепловозов, работающих в пассажирском движении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6306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Текущие виды ремонта тепловозов, работающих в пассажирском движении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6307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Капитальные виды ремонта тепловозов, работающих в пассажирском движении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6309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Техническое обслуживание маневровых тепловозов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6310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Текущие виды ремонта маневровых тепловозов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6311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Капитальные виды ремонта маневровых тепловозов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48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6401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Техническое обслуживание дизель-поездов и автомотрис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546984" w:rsidTr="00546984">
        <w:trPr>
          <w:trHeight w:val="48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6402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Текущие виды ремонта дизель-поездов и автомотрис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546984" w:rsidTr="00546984">
        <w:trPr>
          <w:trHeight w:val="48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6403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 xml:space="preserve"> Капитальные виды ремонта дизель-поездов и автомотрис 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546984" w:rsidTr="00546984">
        <w:trPr>
          <w:trHeight w:val="216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6501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Подъемочный и промывочный ремонт, профилактический осмотр паровозов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16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6502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Капитальные виды ремонта паровозов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16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6640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пассажирских вагонов на заводах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6641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багажных вагонов на заводах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6152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Капитальные виды ремонта на заводах электровозов, работающих в пассажирском движении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6154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Капитальные виды ремонта маневровых электровозов на заводах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16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6220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Капитальные виды ремонта электропоездов на заводах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6352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Капитальные виды ремонта на заводах тепловозов, работающих в пассажирском движении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6354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Капитальные виды ремонта маневровых тепловозов на заводах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48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6420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Капитальные виды ремонта дизель-поездов и автомотрис на заводах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546984" w:rsidTr="00546984">
        <w:trPr>
          <w:trHeight w:val="216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6510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Капитальные виды ремонта паровозов на заводах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9805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Ремонт путевой техники на заводах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2140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Арендные и лизинговые платежи за путевую технику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3147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Арендные и лизинговые платежи за электровозы, работающие в пассажирском движении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3148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Арендные и лизинговые платежи за маневровые электровозы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3155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Содержание резервного подвижного состава (пассажирские электровозы)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3156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Содержание резервного подвижного состава (маневровые электровозы)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16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3213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Арендные и лизинговые платежи за электропоезда в дальнем следовании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16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3214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Содержание резервного подвижного состава (электропоезда)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3343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Арендные и лизинговые платежи за тепловозы, работающие в пассажирском движении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3344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Арендные и лизинговые платежи за маневровые тепловозы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3346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Содержание резервного подвижного состава (тепловозы в  пассажирском движении)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3347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Содержание резервного подвижного состава (маневровые тепловозы)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48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3411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Арендные и лизинговые платежи за дизель-поезда и автомотрисы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546984" w:rsidTr="00546984">
        <w:trPr>
          <w:trHeight w:val="48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3412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Содержание резервного подвижного состава (дизель-поезда и автомотрисы)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546984" w:rsidTr="00546984">
        <w:trPr>
          <w:trHeight w:val="216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3506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Содержание резервного подвижного состава (паровозы)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6143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Внеплановый ремонт электровозов, работающих в пассажирском движении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6144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Внеплановый ремонт маневровых электровозов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16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6224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Внеплановый ремонт электропоездов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6343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Внеплановый ремонт тепловозов в пассажирском движении, дальнем следовании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48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6413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Внеплановый ремонт дизель-поездов и автомотрис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546984" w:rsidTr="00546984">
        <w:trPr>
          <w:trHeight w:val="216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6503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Внеплановый ремонт паровозов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9024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пассажирским хозяйством для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9025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пассажирским хозяйством для других хозяйств, кроме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9026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пассажирским хозяйством для других хозяйств, кроме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9027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пассажирским хозяйством для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9271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коммерческой работы в сфере грузовых перевозок для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9272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коммерческой работы в сфере грузовых перевозок для других хозяйств, кроме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9273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хозяйством коммерческой работы в сфере грузовых перевозок для других хозяйств, кроме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9274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хозяйством коммерческой работы в сфере грузовых перевозок для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9360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перевозок для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9361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коммерческой работы в сфере грузовых перевозок для других хозяйств, кроме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9362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хозяйством перевозок для других хозяйств, кроме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9363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хозяйством перевозок для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9424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локомотивным хозяйством для других хозяйств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9425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локомотивным хозяйством для других хозяйств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9476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вагонным хозяйством для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9477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вагонным хозяйством для других хозяйств, кроме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9478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вагонным хозяйством для других хозяйств, кроме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9479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вагонным хозяйством для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9480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пути для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9481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пути для других хозяйств, кроме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shd w:val="clear" w:color="000000" w:fill="FFFFFF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9482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пути для других хозяйств, кроме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9483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пути для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9694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гражданских сооружений, водоснабжения и водоотведения для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9695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гражданских сооружений, водоснабжения и водоотведения для других хозяйств, кроме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9696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гражданских сооружений, водоснабжения и водоотведения для других хозяйств, кроме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shd w:val="clear" w:color="000000" w:fill="FFFFFF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9697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гражданских сооружений, водоснабжения и водоотведения для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9563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автоматики и телемеханики для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9564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автоматики и телемеханики для других хозяйств, кроме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9565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автоматики и телемеханики для других хозяйств, кроме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9566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автоматики и телемеханики для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9601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связи для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9602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связи для других хозяйств, кроме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9603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связи для других хозяйств, кроме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9610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связи для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9690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корпоративной информатизации для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9691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корпоративной информатизации для других хозяйств, кроме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9692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корпоративной информатизации для других хозяйств, кроме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9693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корпоративной информатизации для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9557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электрификации и электроснабжения для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9558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электрификации и электроснабжения для других хозяйств, кроме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9559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электрификации и электроснабжения для других хозяйств, кроме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9570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электрификации и электроснабжения для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9811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"Промышленные предприятия" для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9812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"Промышленные предприятия" для других хозяйств, кроме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9813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"Промышленные предприятия" для других хозяйств, кроме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9814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"Промышленные предприятия" для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2549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Амортизация машин и механизмов, занятых на капитальных видах ремонта контактной сети и линий электропередачи, расположенных на опорах контактной сети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7509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Научно-исследовательские и опытно-конструкторские работы (пассажирское хозяйство)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7511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Научно-исследовательские и опытно-конструкторские работы (локомотивное хозяйство)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7512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Научно-исследовательские и опытно-конструкторские работы (вагонное хозяйство)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7513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Научно-исследовательские и опытно-конструкторские работы (хозяйство пути)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7514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Научно-исследовательские и опытно-конструкторские работы (хозяйство корпоративной информатизации)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7515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Научно-исследовательские и опытно-конструкторские работы (хозяйство электрификации и электроснабжения)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1012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Погрузочно-разгрузочные работы, осуществляемые для структурных подразделений железнодорожного транспорта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noWrap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3102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Работа электровозов в хозяйственном движении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noWrap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3302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Работа тепловозов в хозяйственном движении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noWrap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3108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Работа электровозов в дальнем следовании (в т.ч. электроэнергия на тягу)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160"/>
        </w:trPr>
        <w:tc>
          <w:tcPr>
            <w:tcW w:w="762" w:type="dxa"/>
            <w:noWrap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3209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Работа электропоездов в дальнем следовании (в т.ч. электроэнергия на тягу)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noWrap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2029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Наружное освещение парков железнодорожных станций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noWrap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3219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Работа электропоездов в хозяйственном движении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noWrap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3220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Обслуживание электропоездов в хозяйственном движении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noWrap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3221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Амортизация электропоездов, работающих в хозяйственном движении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noWrap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6345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Внеплановый ремонт маневровых тепловозов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noWrap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9871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структурными подразделениями прочих хозяйств для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noWrap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9872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структурными подразделениями прочих хозяйств для других хозяйств, кроме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noWrap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9873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структурными подразделениями прочих хозяйств для других хозяйств, кроме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noWrap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9874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структурными подразделениями прочих хозяйств для локомотивного хозяйства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noWrap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2222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Амортизация объектов генерации тепловой энергии, водоснабжения и водоотведения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546984" w:rsidTr="00546984">
        <w:trPr>
          <w:trHeight w:val="2640"/>
        </w:trPr>
        <w:tc>
          <w:tcPr>
            <w:tcW w:w="762" w:type="dxa"/>
            <w:noWrap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2223</w:t>
            </w:r>
          </w:p>
        </w:tc>
        <w:tc>
          <w:tcPr>
            <w:tcW w:w="2068" w:type="dxa"/>
            <w:vAlign w:val="center"/>
          </w:tcPr>
          <w:p w:rsidR="00C50E56" w:rsidRPr="00546984" w:rsidRDefault="00C50E56" w:rsidP="00546984">
            <w:pPr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Капитальный ремонт объектов генерации тепловой энергии, водоснабжения и водоотведения</w:t>
            </w:r>
          </w:p>
        </w:tc>
        <w:tc>
          <w:tcPr>
            <w:tcW w:w="142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пассажиро-км в дальнем следовании во внутригосударственном и международном/межгосударственном сообщении в моторвагонной тяге</w:t>
            </w:r>
          </w:p>
        </w:tc>
        <w:tc>
          <w:tcPr>
            <w:tcW w:w="1559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тонно-км (багажа и грузобагажа) от пункта отправления до пункта назначения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156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eastAsia="en-US"/>
              </w:rPr>
            </w:pPr>
            <w:r w:rsidRPr="00546984">
              <w:rPr>
                <w:sz w:val="18"/>
                <w:szCs w:val="18"/>
                <w:lang w:eastAsia="en-US"/>
              </w:rPr>
              <w:t>вагоно-км почтовых вагонов во внутригосударственном и международном/межгосударственном сообщении в локомотивной тяге</w:t>
            </w:r>
          </w:p>
        </w:tc>
        <w:tc>
          <w:tcPr>
            <w:tcW w:w="708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520" w:type="dxa"/>
            <w:vAlign w:val="center"/>
          </w:tcPr>
          <w:p w:rsidR="00C50E56" w:rsidRPr="00546984" w:rsidRDefault="00C50E56" w:rsidP="00546984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546984">
              <w:rPr>
                <w:sz w:val="18"/>
                <w:szCs w:val="18"/>
                <w:lang w:val="en-US" w:eastAsia="en-US"/>
              </w:rPr>
              <w:t>+</w:t>
            </w:r>
          </w:p>
        </w:tc>
      </w:tr>
    </w:tbl>
    <w:p w:rsidR="00C50E56" w:rsidRPr="00E50DBA" w:rsidRDefault="00C50E56">
      <w:pPr>
        <w:jc w:val="center"/>
        <w:rPr>
          <w:b/>
        </w:rPr>
      </w:pPr>
    </w:p>
    <w:p w:rsidR="00C50E56" w:rsidRPr="00E50DBA" w:rsidRDefault="00C50E56">
      <w:pPr>
        <w:jc w:val="right"/>
        <w:rPr>
          <w:bCs/>
          <w:i/>
        </w:rPr>
        <w:sectPr w:rsidR="00C50E56" w:rsidRPr="00E50DBA" w:rsidSect="0089794E">
          <w:pgSz w:w="11907" w:h="16840" w:code="9"/>
          <w:pgMar w:top="1077" w:right="899" w:bottom="1077" w:left="1077" w:header="720" w:footer="720" w:gutter="0"/>
          <w:cols w:space="720"/>
          <w:docGrid w:linePitch="360"/>
        </w:sectPr>
      </w:pPr>
    </w:p>
    <w:p w:rsidR="00C50E56" w:rsidRPr="00E50DBA" w:rsidRDefault="00C50E56" w:rsidP="001954DA">
      <w:pPr>
        <w:spacing w:line="360" w:lineRule="auto"/>
        <w:jc w:val="right"/>
        <w:rPr>
          <w:bCs/>
          <w:i/>
        </w:rPr>
      </w:pPr>
      <w:r w:rsidRPr="00E50DBA">
        <w:rPr>
          <w:bCs/>
          <w:i/>
        </w:rPr>
        <w:t>Таблица 3.5.</w:t>
      </w:r>
    </w:p>
    <w:p w:rsidR="00C50E56" w:rsidRPr="00E50DBA" w:rsidRDefault="00C50E56" w:rsidP="004D4900">
      <w:pPr>
        <w:ind w:left="960"/>
        <w:jc w:val="center"/>
        <w:rPr>
          <w:b/>
        </w:rPr>
      </w:pPr>
      <w:r w:rsidRPr="00E50DBA">
        <w:rPr>
          <w:b/>
        </w:rPr>
        <w:t>Расчет доли расходов, приходящейся на вид услуг «перевозка грузобагажа» и «прочие услуги, связанные с перевозками грузобагажа», в общей сумме расходов, отнесенных на втором этапе распределения на вид услуги «перевозка багажа» и «прочие услуги, связанные с перевозкой багажа»</w:t>
      </w:r>
    </w:p>
    <w:p w:rsidR="00C50E56" w:rsidRPr="00E50DBA" w:rsidRDefault="00C50E56">
      <w:pPr>
        <w:ind w:left="960"/>
        <w:jc w:val="center"/>
        <w:rPr>
          <w:b/>
        </w:rPr>
      </w:pPr>
    </w:p>
    <w:tbl>
      <w:tblPr>
        <w:tblW w:w="15456" w:type="dxa"/>
        <w:tblInd w:w="103" w:type="dxa"/>
        <w:tblLayout w:type="fixed"/>
        <w:tblLook w:val="00A0"/>
      </w:tblPr>
      <w:tblGrid>
        <w:gridCol w:w="800"/>
        <w:gridCol w:w="4152"/>
        <w:gridCol w:w="2517"/>
        <w:gridCol w:w="2056"/>
        <w:gridCol w:w="1936"/>
        <w:gridCol w:w="878"/>
        <w:gridCol w:w="849"/>
        <w:gridCol w:w="1134"/>
        <w:gridCol w:w="1134"/>
      </w:tblGrid>
      <w:tr w:rsidR="00C50E56" w:rsidRPr="002A144A" w:rsidTr="002A144A">
        <w:trPr>
          <w:trHeight w:val="240"/>
          <w:tblHeader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bookmarkStart w:id="7" w:name="RANGE!A1:I238"/>
            <w:bookmarkEnd w:id="7"/>
            <w:r w:rsidRPr="002A144A">
              <w:rPr>
                <w:b/>
                <w:bCs/>
                <w:sz w:val="18"/>
                <w:szCs w:val="18"/>
                <w:lang w:val="en-US" w:eastAsia="en-US"/>
              </w:rPr>
              <w:t>№ статьи</w:t>
            </w:r>
          </w:p>
        </w:tc>
        <w:tc>
          <w:tcPr>
            <w:tcW w:w="4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2A144A">
              <w:rPr>
                <w:b/>
                <w:bCs/>
                <w:sz w:val="18"/>
                <w:szCs w:val="18"/>
                <w:lang w:val="en-US" w:eastAsia="en-US"/>
              </w:rPr>
              <w:t>Наименование статьи</w:t>
            </w:r>
          </w:p>
        </w:tc>
        <w:tc>
          <w:tcPr>
            <w:tcW w:w="65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2A144A">
              <w:rPr>
                <w:b/>
                <w:bCs/>
                <w:sz w:val="18"/>
                <w:szCs w:val="18"/>
                <w:lang w:eastAsia="en-US"/>
              </w:rPr>
              <w:t>Правило распределения для расходов, отнесенных на:</w:t>
            </w:r>
          </w:p>
        </w:tc>
        <w:tc>
          <w:tcPr>
            <w:tcW w:w="39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2A144A">
              <w:rPr>
                <w:b/>
                <w:bCs/>
                <w:sz w:val="18"/>
                <w:szCs w:val="18"/>
                <w:lang w:val="en-US" w:eastAsia="en-US"/>
              </w:rPr>
              <w:t>Виды услуг</w:t>
            </w:r>
          </w:p>
        </w:tc>
      </w:tr>
      <w:tr w:rsidR="00C50E56" w:rsidRPr="002A144A" w:rsidTr="002A144A">
        <w:trPr>
          <w:trHeight w:val="240"/>
          <w:tblHeader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4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4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2A144A">
              <w:rPr>
                <w:b/>
                <w:bCs/>
                <w:sz w:val="18"/>
                <w:szCs w:val="18"/>
                <w:lang w:val="en-US" w:eastAsia="en-US"/>
              </w:rPr>
              <w:t>Локомотивная тяга</w:t>
            </w:r>
          </w:p>
        </w:tc>
        <w:tc>
          <w:tcPr>
            <w:tcW w:w="1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Прочие услуги, связанные с перевозкой багажа</w:t>
            </w:r>
          </w:p>
        </w:tc>
        <w:tc>
          <w:tcPr>
            <w:tcW w:w="17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2A144A">
              <w:rPr>
                <w:b/>
                <w:bCs/>
                <w:sz w:val="18"/>
                <w:szCs w:val="18"/>
                <w:lang w:val="en-US" w:eastAsia="en-US"/>
              </w:rPr>
              <w:t>Перевозка багажа/грузобагажа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2A144A">
              <w:rPr>
                <w:b/>
                <w:bCs/>
                <w:sz w:val="18"/>
                <w:szCs w:val="18"/>
                <w:lang w:eastAsia="en-US"/>
              </w:rPr>
              <w:t>Прочие услуги, связанные с перевозкой багажа/грузобагажа</w:t>
            </w:r>
          </w:p>
        </w:tc>
      </w:tr>
      <w:tr w:rsidR="00C50E56" w:rsidRPr="002A144A" w:rsidTr="002A144A">
        <w:trPr>
          <w:trHeight w:val="240"/>
          <w:tblHeader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4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2A144A">
              <w:rPr>
                <w:b/>
                <w:bCs/>
                <w:sz w:val="18"/>
                <w:szCs w:val="18"/>
                <w:lang w:val="en-US" w:eastAsia="en-US"/>
              </w:rPr>
              <w:t>Внутригосударственное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2A144A">
              <w:rPr>
                <w:b/>
                <w:bCs/>
                <w:sz w:val="18"/>
                <w:szCs w:val="18"/>
                <w:lang w:val="en-US" w:eastAsia="en-US"/>
              </w:rPr>
              <w:t>Международное</w:t>
            </w:r>
          </w:p>
        </w:tc>
        <w:tc>
          <w:tcPr>
            <w:tcW w:w="1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val="en-US" w:eastAsia="en-US"/>
              </w:rPr>
            </w:pPr>
          </w:p>
        </w:tc>
        <w:tc>
          <w:tcPr>
            <w:tcW w:w="17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50E56" w:rsidRPr="002A144A" w:rsidRDefault="00C50E56" w:rsidP="002A144A">
            <w:pPr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</w:tr>
      <w:tr w:rsidR="00C50E56" w:rsidRPr="002A144A" w:rsidTr="002A144A">
        <w:trPr>
          <w:trHeight w:val="1093"/>
          <w:tblHeader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4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Перевозка багажа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Перевозка багажа</w:t>
            </w:r>
          </w:p>
        </w:tc>
        <w:tc>
          <w:tcPr>
            <w:tcW w:w="1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val="en-US" w:eastAsia="en-US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Перевозка багажа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textDirection w:val="btLr"/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Перевозка грузобагажа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Прочие услуги, связанные с перевозкой грузобагажа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Прочие услуги, связанные с перевозкой багажа</w:t>
            </w:r>
          </w:p>
        </w:tc>
      </w:tr>
      <w:tr w:rsidR="00C50E56" w:rsidRPr="002A144A" w:rsidTr="002A144A">
        <w:trPr>
          <w:trHeight w:val="456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2A144A" w:rsidRDefault="00C50E56" w:rsidP="002A144A">
            <w:pPr>
              <w:rPr>
                <w:b/>
                <w:bCs/>
                <w:sz w:val="18"/>
                <w:szCs w:val="18"/>
                <w:lang w:val="en-US" w:eastAsia="en-US"/>
              </w:rPr>
            </w:pPr>
            <w:r w:rsidRPr="002A144A">
              <w:rPr>
                <w:b/>
                <w:bCs/>
                <w:sz w:val="18"/>
                <w:szCs w:val="18"/>
                <w:lang w:val="en-US" w:eastAsia="en-US"/>
              </w:rPr>
              <w:t>Специфические (прямые производственные) расходы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2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2A144A" w:rsidRDefault="00C50E56" w:rsidP="002A144A">
            <w:pPr>
              <w:rPr>
                <w:b/>
                <w:bCs/>
                <w:sz w:val="18"/>
                <w:szCs w:val="18"/>
                <w:lang w:eastAsia="en-US"/>
              </w:rPr>
            </w:pPr>
            <w:r w:rsidRPr="002A144A">
              <w:rPr>
                <w:b/>
                <w:bCs/>
                <w:sz w:val="18"/>
                <w:szCs w:val="18"/>
                <w:lang w:eastAsia="en-US"/>
              </w:rPr>
              <w:t>Пассажирские перевозки в дальнем следовании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2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4003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Прием и выдача багажа во внутригосударственном сообщении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прочих услуг, связанных с перевозкой багажа и грузобагажа в локомотивной тяге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4004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Прием и выдача багажа в международном сообщении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прочих услуг, связанных с перевозкой багажа и грузобагажа в локомотивной тяге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4005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Сопровождение багажных вагонов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4020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Экипировка пассажирских вагонов дальнего следования (за исключением экипировки пассажирских вагонов дальнего следования в пунктах формирования и оборота)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4021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Экипировка пассажирских вагонов дальнего следования в пунктах формирования и оборота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4031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Амортизация багажных вагонов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4032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Перестановка пассажирских вагонов с одной колеи на другую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4036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Арендные и лизинговые платежи за пассажирские и багажные вагоны в дальнем следовании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4037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Содержание резервного подвижного состава (пассажирские и багажные вагоны в дальнем следовании)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4035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Работа и услуги иностранных железных дорог по перевозке пассажиров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2001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Текущий ремонт зданий, сооружений, оборудования и инвентаря, связанных с пассажирскими перевозками в дальнем следовании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2003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Обслуживание зданий, сооружений и оборудования, связанного с пассажирскими перевозками в дальнем следовании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2005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Техническое обслуживание по программе ТО-1 пассажирских вагонов в пути следования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2031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Прием и отправление поездов на пассажирских станциях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2032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Прием и отправление международных поездов на пограничных пассажирских станциях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2033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Прием и отправление поездов на остальных станциях, включая пограничные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2035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Маневровая работа на пассажирских станциях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2036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Маневровая работа на пограничных станциях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2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2037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Маневровая работа на остальных станциях, кроме пограничных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2040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Обслуживание зданий и сооружений и содержание оборудования и инвентаря хозяйства перевозок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2101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Текущее содержание пути и постоянных устройств (главные пути)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2101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Текущее содержание пути и постоянных устройств (станционные пути)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2102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Одиночная смена материалов верхнего строения пути, пополнение и замена балласта (главные пути)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2102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Одиночная смена материалов верхнего строения пути, пополнение и замена балласта (станционные пути)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2103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Охрана пути, переездов и искусственных сооружений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2104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Содержание искусственных сооружений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2105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Содержание защитных лесонасаждений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2106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Работы по снего-, водо- и пескоборьбе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2109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Прочие работы по хозяйству пути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2110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Капитальные виды ремонта верхнего строения пути (главные пути)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2110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Капитальные виды ремонта верхнего строения пути (станционные пути)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2111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Капитальные виды ремонта земляного полотна и искусственных сооружений (главные пути)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2111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Капитальные виды ремонта земляного полотна и искусственных сооружений (станционные пути)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2113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Капитальный ремонт защитных лесонасаждений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2114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Капитальный ремонт машин и механизмов, занятых на капитальных видах ремонта пути (главные пути)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2114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Капитальный ремонт машин и механизмов, занятых на капитальных видах ремонта пути (станционные пути)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2115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Амортизация верхнего строения пути (главные пути)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2115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Амортизация верхнего строения пути (станционные пути)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2116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Амортизация земляного полотна и искусственных сооружений (главные пути)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2116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Амортизация земляного полотна и искусственных сооружений (станционные пути)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2118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Амортизация защитных лесонасаждений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2119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Амортизация машин и механизмов, занятых на капитальных видах ремонта пути (главные пути)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2119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Амортизация машин и механизмов, занятых на капитальных видах ремонта пути (станционные пути)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2130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Работы по сварке и шлифовке рельсов (главные пути)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2130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Работы по сварке и шлифовке рельсов (станционные пути)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2131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Текущий ремонт основных средств рельсосварочных поездов (главные пути)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2131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Текущий ремонт основных средств рельсосварочных поездов (станционные пути)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2132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Капитальный ремонт основных средств рельсосварочных поездов (главные пути)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2132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Капитальный ремонт основных средств рельсосварочных поездов (станционные пути)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2133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Амортизация основных средств рельсосварочных и рельсошлифовальных поездов (главные пути)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2133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Амортизация основных средств рельсосварочных и рельсошлифовальных поездов (станционные пути)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2204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Текущий ремонт производственных зданий и сооружений хозяйства перевозок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2205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Текущий ремонт производственных зданий и сооружений хозяйства автоматики и телемеханики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2206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Текущий ремонт производственных зданий и сооружений остальных хозяйств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2220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Обслуживание, содержание и ремонт объектов водоснабжения и водоотведения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2221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Обслуживание, содержание и ремонт объектов генерации тепловой энергии (котельных и др.)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2302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Техническое обслуживание устройств автоблокировки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2303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Техническое обслуживание устройств диспетчерской централизации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2304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Техническое обслуживание электрической централизации стрелок и светофоров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2305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Техническое обслуживание систем автоматического контроля подвижного состава на ходу поезда (ДИСК, КТСМ)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2306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Техническое обслуживание приборов железнодорожной автоматики и телемеханики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2307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Техническое обслуживание устройств полуавтоматической блокировки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2308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Техническое обслуживание прочих средств железнодорожной автоматики и телемеханики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2312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Капитальный ремонт устройств автоблокировки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2314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Капитальный ремонт устройств электрической централизации стрелок и светофоров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2315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Капитальный ремонт систем автоматического контроля подвижного состава на ходу поезда (ДИСК, КТСМ)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2318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Капитальный ремонт прочих средств железнодорожной автоматики и телемеханики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2319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Амортизация средств железнодорожной автоматики, устройств сигнализации, централизации и блокировки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2402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Техническое обслуживание радиостанций, радиоузлов и усилителей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2403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Техническое обслуживание устройств, аппаратуры и сооружений радиорелейной связи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2404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Техническое обслуживание телевизионных промышленных установок, телевизионных и широковещательных радиоприемников и радиоточек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2405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Техническое обслуживание и эксплуатация аппаратуры телеграфных станций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2406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Техническое обслуживание и эксплуатация телефонных станций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2407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Техническое обслуживание систем оперативно-технологической связи и связи совещаний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2408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Техническое обслуживание систем передачи на воздушных, кабельных и волоконно-оптических линиях связи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2409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Техническое обслуживание воздушных, кабельных и волоконно-оптических линий связи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2410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Затраты по оплате счетов за пользование соединительными линиями связи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2411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Техническое обслуживание устройств спутниковой связи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2412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Техническое обслуживание приборов железнодорожной связи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2413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Техническое обслуживание и текущий ремонт средств вычислительной техники, сетей передачи данных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2414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Техническое обслужи</w:t>
            </w:r>
            <w:r w:rsidRPr="002A144A">
              <w:rPr>
                <w:sz w:val="18"/>
                <w:szCs w:val="18"/>
                <w:lang w:eastAsia="en-US"/>
              </w:rPr>
              <w:softHyphen/>
              <w:t>вание прочих устройств железнодорож</w:t>
            </w:r>
            <w:r w:rsidRPr="002A144A">
              <w:rPr>
                <w:sz w:val="18"/>
                <w:szCs w:val="18"/>
                <w:lang w:eastAsia="en-US"/>
              </w:rPr>
              <w:softHyphen/>
              <w:t>ной связи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2415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Капитальный ремонт систем оперативно-технологической связи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2416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Капитальный ремонт средств железнодорожной радиосвязи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2418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Капитальный ремонт прочих средств связи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2419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Амортизация систем оперативно-технологической связи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2420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Амортизация средств железнодорожной радиосвязи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2422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Амортизация прочих средств связи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2585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Текущее обслуживание и текущий ремонт средств вычислительной техники, сети передачи данных, инженерного оборудования и АСУ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2586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Текущее обслуживание и текущий ремонт системы управления пассажирскими перевозками «Экспресс-3» и билетно-кассового оборудования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2587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Амортизация средств вычислительной техники, сети передачи данных, инженерного оборудования и АСУ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2588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 xml:space="preserve">Амортизация системы управления пассажирскими перевозками «Экспресс-3» и билетно-кассового оборудования 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2589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Капитальный ремонт средств вычислительной техники, сети передачи данных, инженерного оборудования и АСУ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2590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 xml:space="preserve">Капитальный ремонт системы управления пассажирскими перевозками «Экспресс-3» и билетно-кассового оборудования 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2520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Техническое обслуживание и текущий ремонт линий электропередачи (за исключением расположенных на опорах контактной сети, а также высоковольтных линий автоблокировки и диспетчерской централизации, расположенных на отдельно стоящих опорах)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2522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Техническое обслуживание и текущий ремонт высоковольтных линий автоблокировки и диспетчерской централизации, расположенных на отдельно стоящих опорах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2524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Техническое обслуживание и текущий ремонт контактной сети и линий электропередачи, расположенных на опорах контактной сети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2526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Техническое обслуживание, текущий ремонт и испытания тяговых подстанций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2528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Техническое обслуживание, текущий ремонт и испытания пунктов параллельного соединения и постов секционирования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2530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Техническое обслуживание и текущий ремонт устройств наружного освещения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2532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Техническое обслуживание и текущий ремонт трансформаторных подстанций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2534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Техническое обслуживание и текущий ремонт электростанций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2544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Капитальный ремонт тяговых подстанций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2546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Капитальный ремонт пунктов параллельного соединения и постов секционирования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2548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Капитальный ремонт контактной сети и линий электропередачи, расположенных на опорах контактной сети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2550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Капитальный ремонт электростанций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2552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Капитальный ремонт трансформаторных подстанций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2554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Капитальный ремонт линий электропередачи (за исключением расположенных на опорах контактной сети, а также высоковольтных линий автоблокировки и диспетчерской централизации, расположенных на отдельно стоящих опорах)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2556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Капитальный ремонт высоковольтных линий автоблокировки и диспетчерской централизации, расположенных на отдельно стоящих опорах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2566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Амортизация тяговых подстанций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2568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Амортизация пунктов параллельного соединения и постов секционирования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2570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Амортизация контактной сети и линий электропередачи, расположенных на опорах контактной сети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2572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Амортизация трансформаторных подстанций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2574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Амортизация электростанций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2576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Амортизация устройств наружного освещения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2578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Амортизация линий электропередачи (за исключением расположенных на опорах контактной сети, а также высоковольтных линий автоблокировки и диспетчерской централизации, расположенных на отдельно стоящих опорах)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2580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Амортизация высоковольтных линий автоблокировки и диспетчерской централизации, расположенных на отдельно стоящих опорах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2601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Содержание восстановительных поездов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3110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Работа электровозов в дальнем следовании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3112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Работа электровозов на маневрах в пассажирском движении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3113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Экипировка электровозов, работающих в дальнем следовании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3115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Амортизация электровозов, работающих в пассажирском движении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3116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Экипировка маневровых электровозов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3117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Амортизация маневровых электровозов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3310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Работа тепловозов в дальнем следовании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3312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Работа тепловозов на маневрах в пассажирском движении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3313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Экипировка тепловозов, работающих в дальнем следовании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3315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Амортизация тепловозов, работающих в пассажирском движении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3316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Экипировка маневровых тепловозов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3317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Амортизация маневровых тепловозов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6601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Техническое обслуживание по программе ТО-1 в пунктах формирования и оборота и текущий отцепочный ремонт пассажирских вагонов, курсирующих в дальнем следовании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6603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Техническое обслуживание по программам ТО-2 пассажирских вагонов, курсирующих в дальнем следовании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2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6605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Техническое обслуживание по программе ТО-3 пассажирских вагонов, курсирующих в дальнем следовании во внутригосударственном сообщении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6609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Деповской ремонт багажных вагонов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6612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Капитальный ремонт багажных вагонов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6105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Техническое обслуживание электровозов, работающих в пассажирском движении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6106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Текущие виды ремонта электровозов, работающих в пассажирском движении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6107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Капитальные виды ремонта электровозов, работающих в пассажирском движении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6109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Техническое обслуживание маневровых электровозов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6110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Текущие виды ремонта маневровых электровозов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6111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Капитальные виды ремонта маневровых электровозов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6305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Техническое обслуживание тепловозов, работающих в пассажирском движении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6306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Текущие виды ремонта тепловозов, работающих в пассажирском движении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6307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Капитальные виды ремонта тепловозов, работающих в пассажирском движении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6309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Техническое обслуживание маневровых тепловозов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6310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Текущие виды ремонта маневровых тепловозов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6311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Капитальные виды ремонта маневровых тепловозов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6641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Капитальный ремонт багажных вагонов на заводах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6152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Капитальные виды ремонта на заводах электровозов, работающих в пассажирском движении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6154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Капитальные виды ремонта маневровых электровозов на заводах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6352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Капитальные виды ремонта на заводах тепловозов, работающих в пассажирском движении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6354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Капитальные виды ремонта маневровых тепловозов на заводах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9805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Ремонт путевой техники на заводах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2140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Арендные и лизинговые платежи за путевую технику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3147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Арендные и лизинговые платежи за электровозы, работающие в пассажирском движении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3148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Арендные и лизинговые платежи за маневровые электровозы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3155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Содержание резервного подвижного состава (пассажирские электровозы)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3156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Содержание резервного подвижного состава (маневровые электровозы)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3343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Арендные и лизинговые платежи за тепловозы, работающие в пассажирском движении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3344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Арендные и лизинговые платежи за маневровые тепловозы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3346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Содержание резервного подвижного состава (тепловозы в  пассажирском движении)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3347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Содержание резервного подвижного состава (маневровые тепловозы)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6143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Внеплановый ремонт электровозов, работающих в пассажирском движении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6144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Внеплановый ремонт маневровых электровозов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6343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Внеплановый ремонт тепловозов в пассажирском движении, дальнем следовании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9024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пассажирским хозяйством для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9025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пассажирским хозяйством для других хозяйств, кроме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9026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пассажирским хозяйством для других хозяйств, кроме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9027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пассажирским хозяйством для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9271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коммерческой работы в сфере грузовых перевозок для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9272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коммерческой работы в сфере грузовых перевозок для других хозяйств, кроме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9273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хозяйством коммерческой работы в сфере грузовых перевозок для других хозяйств, кроме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9274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хозяйством коммерческой работы в сфере грузовых перевозок для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9360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перевозок для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9361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коммерческой работы в сфере грузовых перевозок для других хозяйств, кроме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9362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хозяйством перевозок для других хозяйств, кроме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9363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хозяйством перевозок для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9424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локомотивным хозяйством для других хозяйств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9425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локомотивным хозяйством для других хозяйств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9476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вагонным хозяйством для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9477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вагонным хозяйством для других хозяйств, кроме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9478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вагонным хозяйством для других хозяйств, кроме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9479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вагонным хозяйством для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9480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пути для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9481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пути для других хозяйств, кроме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9482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пути для других хозяйств, кроме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9483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пути для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9694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гражданских сооружений, водоснабжения и водоотведения для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9695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гражданских сооружений, водоснабжения и водоотведения для других хозяйств, кроме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9696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гражданских сооружений, водоснабжения и водоотведения для других хозяйств, кроме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9697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гражданских сооружений, водоснабжения и водоотведения для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9563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автоматики и телемеханики для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9564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автоматики и телемеханики для других хозяйств, кроме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9565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автоматики и телемеханики для других хозяйств, кроме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9566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автоматики и телемеханики для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9601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связи для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9602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связи для других хозяйств, кроме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9603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связи для других хозяйств, кроме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9610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связи для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9690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корпоративной информатизации для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9691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корпоративной информатизации для других хозяйств, кроме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9692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корпоративной информатизации для других хозяйств, кроме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9693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корпоративной информатизации для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9557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электрификации и электроснабжения для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9558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электрификации и электроснабжения для других хозяйств, кроме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9559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электрификации и электроснабжения для других хозяйств, кроме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9570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электрификации и электроснабжения для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9811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«Промышленные предприятия» для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9812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«Промышленные предприятия» для других хозяйств, кроме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9813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«Промышленные предприятия» для других хозяйств, кроме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9814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«Промышленные предприятия» для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2549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Амортизация машин и механизмов, занятых на капитальных видах ремонта контактной сети и линий электропередачи, расположенных на опорах контактной сети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7509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Научно-исследовательские и опытно-конструкторские работы (пассажирское хозяйство)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7511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Научно-исследовательские и опытно-конструкторские работы (локомотивное хозяйство)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7512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Научно-исследовательские и опытно-конструкторские работы (вагонное хозяйство)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7513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Научно-исследовательские и опытно-конструкторские работы (хозяйство пути)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7514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Научно-исследовательские и опытно-конструкторские работы (хозяйство корпоративной информатизации)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7515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Научно-исследовательские и опытно-конструкторские работы (хозяйство электрификации и электроснабжения)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1012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Погрузочно-разгрузочные работы, осуществляемые для структурных подразделений железнодорожного транспорта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3102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Работа электровозов в хозяйственном движении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3302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Работа тепловозов в хозяйственном движении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3108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Работа электровозов в дальнем следовании (в т.ч. электроэнергия на тягу)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2029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Наружное освещение парков железнодорожных станций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3219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Работа электропоездов в хозяйственном движении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3220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Обслуживание электропоездов в хозяйственном движении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3221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Амортизация электропоездов, работающих в хозяйственном движении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6345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Внеплановый ремонт маневровых тепловозов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9871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структурными подразделениями прочих хозяйств для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9872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структурными подразделениями прочих хозяйств для других хозяйств, кроме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9873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структурными подразделениями прочих хозяйств для других хозяйств, кроме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9874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структурными подразделениями прочих хозяйств для локомотивного хозяйства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2222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Амортизация объектов генерации тепловой энергии, водоснабжения и водоотведения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2A144A" w:rsidTr="002A144A">
        <w:trPr>
          <w:trHeight w:val="14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2223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Капитальный ремонт объектов генерации тепловой энергии, водоснабжения и водоотведения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во внутригосударственном сообщении в локомотивной тяге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eastAsia="en-US"/>
              </w:rPr>
              <w:t>Доли доходов от перевозки багажа и грузобагажа в международном сообщении в локомотивной тяге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2A144A" w:rsidRDefault="00C50E56" w:rsidP="002A144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2A144A">
              <w:rPr>
                <w:sz w:val="18"/>
                <w:szCs w:val="18"/>
                <w:lang w:val="en-US" w:eastAsia="en-US"/>
              </w:rPr>
              <w:t> </w:t>
            </w:r>
          </w:p>
        </w:tc>
      </w:tr>
    </w:tbl>
    <w:p w:rsidR="00C50E56" w:rsidRPr="00E50DBA" w:rsidRDefault="00C50E56">
      <w:pPr>
        <w:ind w:left="960"/>
        <w:jc w:val="center"/>
        <w:rPr>
          <w:b/>
        </w:rPr>
      </w:pPr>
    </w:p>
    <w:p w:rsidR="00C50E56" w:rsidRPr="00E50DBA" w:rsidRDefault="00C50E56">
      <w:pPr>
        <w:ind w:left="960"/>
        <w:jc w:val="center"/>
        <w:rPr>
          <w:b/>
        </w:rPr>
      </w:pPr>
    </w:p>
    <w:p w:rsidR="00C50E56" w:rsidRPr="00E50DBA" w:rsidRDefault="00C50E56">
      <w:pPr>
        <w:ind w:left="960"/>
        <w:jc w:val="center"/>
        <w:rPr>
          <w:b/>
        </w:rPr>
      </w:pPr>
    </w:p>
    <w:p w:rsidR="00C50E56" w:rsidRPr="00E50DBA" w:rsidRDefault="00C50E56">
      <w:pPr>
        <w:ind w:left="960"/>
        <w:jc w:val="center"/>
        <w:rPr>
          <w:b/>
        </w:rPr>
      </w:pPr>
    </w:p>
    <w:p w:rsidR="00C50E56" w:rsidRPr="00E50DBA" w:rsidRDefault="00C50E56" w:rsidP="001954DA">
      <w:pPr>
        <w:spacing w:line="360" w:lineRule="auto"/>
        <w:jc w:val="right"/>
        <w:rPr>
          <w:i/>
          <w:szCs w:val="28"/>
        </w:rPr>
        <w:sectPr w:rsidR="00C50E56" w:rsidRPr="00E50DBA" w:rsidSect="004D4900">
          <w:pgSz w:w="16840" w:h="11907" w:orient="landscape" w:code="9"/>
          <w:pgMar w:top="1077" w:right="1077" w:bottom="902" w:left="1077" w:header="720" w:footer="720" w:gutter="0"/>
          <w:cols w:space="720"/>
          <w:docGrid w:linePitch="360"/>
        </w:sectPr>
      </w:pPr>
    </w:p>
    <w:p w:rsidR="00C50E56" w:rsidRPr="00E50DBA" w:rsidRDefault="00C50E56" w:rsidP="001954DA">
      <w:pPr>
        <w:spacing w:line="360" w:lineRule="auto"/>
        <w:jc w:val="right"/>
        <w:rPr>
          <w:b/>
          <w:szCs w:val="28"/>
        </w:rPr>
      </w:pPr>
      <w:r w:rsidRPr="00E50DBA">
        <w:rPr>
          <w:i/>
          <w:szCs w:val="28"/>
        </w:rPr>
        <w:t>Таблица 3.6.</w:t>
      </w:r>
    </w:p>
    <w:p w:rsidR="00C50E56" w:rsidRPr="00E50DBA" w:rsidRDefault="00C50E56">
      <w:pPr>
        <w:jc w:val="center"/>
        <w:rPr>
          <w:b/>
          <w:szCs w:val="28"/>
        </w:rPr>
      </w:pPr>
      <w:r w:rsidRPr="00E50DBA">
        <w:rPr>
          <w:b/>
          <w:szCs w:val="28"/>
        </w:rPr>
        <w:t>Распределение расходов между</w:t>
      </w:r>
      <w:r w:rsidRPr="00E50DBA">
        <w:rPr>
          <w:b/>
          <w:bCs/>
          <w:szCs w:val="28"/>
        </w:rPr>
        <w:t xml:space="preserve"> </w:t>
      </w:r>
      <w:r w:rsidRPr="00E50DBA">
        <w:rPr>
          <w:b/>
          <w:szCs w:val="28"/>
        </w:rPr>
        <w:t>категориями поездов</w:t>
      </w:r>
    </w:p>
    <w:p w:rsidR="00C50E56" w:rsidRPr="00E50DBA" w:rsidRDefault="00C50E56">
      <w:pPr>
        <w:jc w:val="center"/>
        <w:rPr>
          <w:b/>
          <w:szCs w:val="28"/>
        </w:rPr>
      </w:pPr>
    </w:p>
    <w:tbl>
      <w:tblPr>
        <w:tblW w:w="14942" w:type="dxa"/>
        <w:tblInd w:w="103" w:type="dxa"/>
        <w:tblLayout w:type="fixed"/>
        <w:tblLook w:val="00A0"/>
      </w:tblPr>
      <w:tblGrid>
        <w:gridCol w:w="777"/>
        <w:gridCol w:w="2284"/>
        <w:gridCol w:w="2145"/>
        <w:gridCol w:w="2312"/>
        <w:gridCol w:w="2145"/>
        <w:gridCol w:w="1966"/>
        <w:gridCol w:w="1337"/>
        <w:gridCol w:w="839"/>
        <w:gridCol w:w="1137"/>
      </w:tblGrid>
      <w:tr w:rsidR="00C50E56" w:rsidRPr="009A645B" w:rsidTr="00A1677A">
        <w:trPr>
          <w:trHeight w:val="240"/>
          <w:tblHeader/>
        </w:trPr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9A645B">
              <w:rPr>
                <w:b/>
                <w:bCs/>
                <w:sz w:val="18"/>
                <w:szCs w:val="18"/>
                <w:lang w:val="en-US" w:eastAsia="en-US"/>
              </w:rPr>
              <w:t>№ статьи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9A645B">
              <w:rPr>
                <w:b/>
                <w:bCs/>
                <w:sz w:val="18"/>
                <w:szCs w:val="18"/>
                <w:lang w:val="en-US" w:eastAsia="en-US"/>
              </w:rPr>
              <w:t>Наименование статьи</w:t>
            </w:r>
          </w:p>
        </w:tc>
        <w:tc>
          <w:tcPr>
            <w:tcW w:w="8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9A645B">
              <w:rPr>
                <w:b/>
                <w:bCs/>
                <w:sz w:val="18"/>
                <w:szCs w:val="18"/>
                <w:lang w:eastAsia="en-US"/>
              </w:rPr>
              <w:t>Правило распределения для расходов отнесенных на:</w:t>
            </w:r>
          </w:p>
        </w:tc>
        <w:tc>
          <w:tcPr>
            <w:tcW w:w="33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9A645B">
              <w:rPr>
                <w:b/>
                <w:bCs/>
                <w:sz w:val="18"/>
                <w:szCs w:val="18"/>
                <w:lang w:val="en-US" w:eastAsia="en-US"/>
              </w:rPr>
              <w:t>Категории поездов</w:t>
            </w:r>
          </w:p>
        </w:tc>
      </w:tr>
      <w:tr w:rsidR="00C50E56" w:rsidRPr="009A645B" w:rsidTr="00A1677A">
        <w:trPr>
          <w:trHeight w:val="240"/>
          <w:tblHeader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4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9A645B">
              <w:rPr>
                <w:b/>
                <w:bCs/>
                <w:sz w:val="18"/>
                <w:szCs w:val="18"/>
                <w:lang w:val="en-US" w:eastAsia="en-US"/>
              </w:rPr>
              <w:t>Локомотивная тяга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9A645B">
              <w:rPr>
                <w:b/>
                <w:bCs/>
                <w:sz w:val="18"/>
                <w:szCs w:val="18"/>
                <w:lang w:val="en-US" w:eastAsia="en-US"/>
              </w:rPr>
              <w:t>Моторвагонная</w:t>
            </w:r>
            <w:r>
              <w:rPr>
                <w:b/>
                <w:bCs/>
                <w:sz w:val="18"/>
                <w:szCs w:val="18"/>
                <w:lang w:val="en-US" w:eastAsia="en-U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eastAsia="en-US"/>
              </w:rPr>
              <w:t>тяга</w:t>
            </w:r>
          </w:p>
        </w:tc>
        <w:tc>
          <w:tcPr>
            <w:tcW w:w="33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50E56" w:rsidRPr="009A645B" w:rsidRDefault="00C50E56" w:rsidP="009A645B">
            <w:pPr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</w:tr>
      <w:tr w:rsidR="00C50E56" w:rsidRPr="009A645B" w:rsidTr="00A1677A">
        <w:trPr>
          <w:trHeight w:val="352"/>
          <w:tblHeader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9A645B">
              <w:rPr>
                <w:b/>
                <w:bCs/>
                <w:sz w:val="18"/>
                <w:szCs w:val="18"/>
                <w:lang w:val="en-US" w:eastAsia="en-US"/>
              </w:rPr>
              <w:t>внутригосударственное сообщение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9A645B">
              <w:rPr>
                <w:b/>
                <w:bCs/>
                <w:sz w:val="18"/>
                <w:szCs w:val="18"/>
                <w:lang w:val="en-US" w:eastAsia="en-US"/>
              </w:rPr>
              <w:t>международное сообщение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9A645B">
              <w:rPr>
                <w:b/>
                <w:bCs/>
                <w:sz w:val="18"/>
                <w:szCs w:val="18"/>
                <w:lang w:val="en-US" w:eastAsia="en-US"/>
              </w:rPr>
              <w:t>внутригосударственное сообщение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9A645B">
              <w:rPr>
                <w:b/>
                <w:bCs/>
                <w:sz w:val="18"/>
                <w:szCs w:val="18"/>
                <w:lang w:val="en-US" w:eastAsia="en-US"/>
              </w:rPr>
              <w:t>международное сообщение</w:t>
            </w:r>
          </w:p>
        </w:tc>
        <w:tc>
          <w:tcPr>
            <w:tcW w:w="3313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</w:tr>
      <w:tr w:rsidR="00C50E56" w:rsidRPr="009A645B" w:rsidTr="00A1677A">
        <w:trPr>
          <w:trHeight w:val="480"/>
          <w:tblHeader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Перевозка пассажиров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Перевозка пассажиров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Перевозка пассажиров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Перевозка пассажиров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Пассажирский поезд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Скорый поезд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Скоростной поезд</w:t>
            </w:r>
          </w:p>
        </w:tc>
      </w:tr>
      <w:tr w:rsidR="00C50E56" w:rsidRPr="009A645B" w:rsidTr="009A645B">
        <w:trPr>
          <w:trHeight w:val="2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9A645B" w:rsidRDefault="00C50E56" w:rsidP="009A645B">
            <w:pPr>
              <w:rPr>
                <w:b/>
                <w:bCs/>
                <w:sz w:val="18"/>
                <w:szCs w:val="18"/>
                <w:lang w:val="en-US" w:eastAsia="en-US"/>
              </w:rPr>
            </w:pPr>
            <w:r w:rsidRPr="009A645B">
              <w:rPr>
                <w:b/>
                <w:bCs/>
                <w:sz w:val="18"/>
                <w:szCs w:val="18"/>
                <w:lang w:val="en-US" w:eastAsia="en-US"/>
              </w:rPr>
              <w:t>Специфические (прямые производственные) расходы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9A645B" w:rsidTr="009A645B">
        <w:trPr>
          <w:trHeight w:val="2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9A645B" w:rsidRDefault="00C50E56" w:rsidP="009A645B">
            <w:pPr>
              <w:rPr>
                <w:b/>
                <w:bCs/>
                <w:sz w:val="18"/>
                <w:szCs w:val="18"/>
                <w:lang w:eastAsia="en-US"/>
              </w:rPr>
            </w:pPr>
            <w:r w:rsidRPr="009A645B">
              <w:rPr>
                <w:b/>
                <w:bCs/>
                <w:sz w:val="18"/>
                <w:szCs w:val="18"/>
                <w:lang w:eastAsia="en-US"/>
              </w:rPr>
              <w:t>Пассажирские перевозки в дальнем следовании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9A645B" w:rsidTr="009A645B">
        <w:trPr>
          <w:trHeight w:val="240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4001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Продажа билетов на поезда дальнего следования во внутригосударственном сообщении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4002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Продажа билетов в международном сообщении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4003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Прием и выдача багажа во внутригосударственном сообщении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9A645B" w:rsidTr="009A645B">
        <w:trPr>
          <w:trHeight w:val="2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4004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Прием и выдача багажа в международном сообщении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9A645B" w:rsidTr="009A645B">
        <w:trPr>
          <w:trHeight w:val="2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4005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Сопровождение багажных вагонов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4019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Обслуживание вагонов в пассажирских поездах дальнего следования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4020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Экипировка пассажирских вагонов дальнего следования (за исключением экипировки пассажирских вагонов дальнего следования в пунктах формирования и оборота)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4021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Экипировка пассажирских вагонов дальнего следования в пунктах формирования и оборота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4029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Амортизация пассажирских вагонов дальнего следования, кроме багажных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4031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Амортизация багажных вагонов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4032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Перестановка пассажирских вагонов с одной колеи на другую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4036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Арендные и лизинговые платежи за пассажирские и багажные вагоны в дальнем следовании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4037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Содержание резервного подвижного состава (пассажирские и багажные вагоны в дальнем следовании)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4040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Содержание инвентаря и оборудования пассажирских вагонов дальнего следования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48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4041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Снабжение поездов постельным бельем, мягким и другим инвентарем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9A645B" w:rsidTr="009A645B">
        <w:trPr>
          <w:trHeight w:val="48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4050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Стирка и ремонт постельного белья и дезинфекция постельных принадлежностей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4060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Курсирование пассажирских вагонов прямого международного сообщения по иностранным железным дорогам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4035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Работа и услуги иностранных железных дорог по перевозке пассажиров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2001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Текущий ремонт зданий, сооружений, оборудования и инвентаря, связанных с пассажирскими перевозками в дальнем следовании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2003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Обслуживание зданий, сооружений и оборудования, связанного с пассажирскими перевозками в дальнем следовании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2005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Техническое обслуживание по программе ТО-1 пассажирских вагонов в пути следования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2031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Прием и отправление поездов на пассажирских станциях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2032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Прием и отправление международных поездов на пограничных пассажирских станциях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2033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Прием и отправление поездов на остальных станциях, включая пограничные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2035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Маневровая работа на пассажирских станциях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2036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Маневровая работа на пограничных станциях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40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2037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Маневровая работа на остальных станциях, кроме пограничных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2040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Обслуживание зданий и сооружений и содержание оборудования и инвентаря хозяйства перевозок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2101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Текущее содержание пути и постоянных устройств (главные пути)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2101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Текущее содержание пути и постоянных устройств (станционные пути)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2102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Одиночная смена материалов верхнего строения пути, пополнение и замена балласта (главные пути)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2102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Одиночная смена материалов верхнего строения пути, пополнение и замена балласта (станционные пути)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2103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Охрана пути, переездов и искусственных сооружений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2104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Содержание искусственных сооружений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2105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Содержание защитных лесонасаждений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2106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Работы по снего-, водо- и пескоборьбе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2109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Прочие работы по хозяйству пути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2110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Капитальные виды ремонта верхнего строения пути (главные пути)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2110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Капитальные виды ремонта верхнего строения пути (станционные пути)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2111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Капитальные виды ремонта земляного полотна и искусственных сооружений (главные пути)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2111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Капитальные виды ремонта земляного полотна и искусственных сооружений (станционные пути)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2113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Капитальный ремонт защитных лесонасаждений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2114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машин и механизмов, занятых на капитальных видах ремонта пути (главные пути)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2114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машин и механизмов, занятых на капитальных видах ремонта пути (станционные пути)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2115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Амортизация верхнего строения пути (главные пути)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2115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Амортизация верхнего строения пути (станционные пути)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2116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Амортизация земляного полотна и искусственных сооружений (главные пути)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2116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Амортизация земляного полотна и искусственных сооружений (станционные пути)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2118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Амортизация защитных лесонасаждений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2119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Амортизация машин и механизмов, занятых на капитальных видах ремонта пути (главные пути)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2119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Амортизация машин и механизмов, занятых на капитальных видах ремонта пути (станционные пути)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2130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Работы по сварке и шлифовке рельсов (главные пути)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2130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Работы по сварке и шлифовке рельсов (станционные пути)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2131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Текущий ремонт основных средств рельсосварочных поездов (главные пути)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2131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Текущий ремонт основных средств рельсосварочных поездов (станционные пути)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2132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основных средств рельсосварочных поездов (главные пути)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2132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основных средств рельсосварочных поездов (станционные пути)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2133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Амортизация основных средств рельсосварочных и рельсошлифовальных поездов (главные пути)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2133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Амортизация основных средств рельсосварочных и рельсошлифовальных поездов (станционные пути)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2202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Текущий ремонт зданий и сооружений, связанных с перевозками пассажиров в дальнем следовании и находящихся на балансе дистанций гражданских сооружений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2204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Текущий ремонт производственных зданий и сооружений хозяйства перевозок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2205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Текущий ремонт производственных зданий и сооружений хозяйства автоматики и телемеханики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2206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Текущий ремонт производственных зданий и сооружений остальных хозяйств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2220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Обслуживание, содержание и ремонт объектов водоснабжения и водоотведения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2221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Обслуживание, содержание и ремонт объектов генерации тепловой энергии (котельных и др.)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2302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Техническое обслуживание устройств автоблокировки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2303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Техническое обслуживание устройств диспетчерской централизации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2304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Техническое обслуживание электрической централизации стрелок и светофоров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2305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Техническое обслуживание систем автоматического контроля подвижного состава на ходу поезда (ДИСК, КТСМ)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2306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Техническое обслуживание приборов железнодорожной автоматики и телемеханики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2307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Техническое обслуживание устройств полуавтоматической блокировки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2308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Техническое обслуживание прочих средств железнодорожной автоматики и телемеханики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2312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Капитальный ремонт устройств автоблокировки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2314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устройств электрической централизации стрелок и светофоров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2315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систем автоматического контроля подвижного состава на ходу поезда (ДИСК, КТСМ)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2318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прочих средств железнодорожной автоматики и телемеханики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2319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Амортизация средств железнодорожной автоматики, устройств сигнализации, централизации и блокировки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2401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Техническое обслуживание устройств по обслуживанию пассажиров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2402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Техническое обслуживание радиостанций, радиоузлов и усилителей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2403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Техническое обслуживание устройств, аппаратуры и сооружений радиорелейной связи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2404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Техническое обслуживание телевизионных промышленных установок, телевизионных и широковещательных радиоприемников и радиоточек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2405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Техническое обслуживание и эксплуатация аппаратуры телеграфных станций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2406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Техническое обслуживание и эксплуатация телефонных станций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2407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Техническое обслуживание систем оперативно-технологической связи и связи совещаний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2408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Техническое обслуживание систем передачи на воздушных, кабельных и волоконно-оптических линиях связи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2409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Техническое обслуживание воздушных, кабельных и волоконно-оптических линий связи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2410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Затраты по оплате счетов за пользование соединительными линиями связи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2411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Техническое обслуживание устройств спутниковой связи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2412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Техническое обслуживание приборов железнодорожной связи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2413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Техническое обслуживание и текущий ремонт средств вычислительной техники, сетей передачи данных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2414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Техническое обслуживание прочих устройств железнодорожной связи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2415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систем оперативно-технологической связи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2416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средств железнодорожной радиосвязи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2417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устройств по обслуживанию пассажиров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2418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прочих средств связи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2419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Амортизация систем оперативно-технологической связи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2420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Амортизация средств железнодорожной радиосвязи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2421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Амортизация устройств по обслуживанию пассажиров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2422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Амортизация прочих средств связи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2585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Текущее обслуживание и текущий ремонт средств вычислительной техники, сети передачи данных, инженерного оборудования и АСУ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2586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Текущее обслуживание и текущий ремонт системы управления пассажирскими перевозками «Экспресс-3» и билетно-кассового оборудования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2587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Амортизация средств вычислительной техники, сети передачи данных, инженерного оборудования и АСУ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2588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Амортизация системы управления пассажирскими перевозками «Экспресс-3» и билетно-кассового оборудования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2589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средств вычислительной техники, сети передачи данных, инженерного оборудования и АСУ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2590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Капитальный ремонт системы управления пассажирскими перевозками «Экспресс-3» и билетно-кассового оборудования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2520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Техническое обслуживание и текущий ремонт линий электропередачи (за исключением расположенных на опорах контактной сети, а также высоковольтных линий автоблокировки и диспетчерской централизации, расположенных на отдельно стоящих опорах)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2522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Техническое обслуживание и текущий ремонт высоковольтных линий автоблокировки и диспетчерской централизации, расположенных на отдельно стоящих опорах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2524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Техническое обслуживание и текущий ремонт контактной сети и линий электропередачи, расположенных на опорах контактной сети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2526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Техническое обслуживание, текущий ремонт и испытания тяговых подстанций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2528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Техническое обслуживание, текущий ремонт и испытания пунктов параллельного соединения и постов секционирования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2530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Техническое обслуживание и текущий ремонт устройств наружного освещения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2532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Техническое обслуживание и текущий ремонт трансформаторных подстанций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2534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Техническое обслуживание и текущий ремонт электростанций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2544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Капитальный ремонт тяговых подстанций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2546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пунктов параллельного соединения и постов секционирования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2548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контактной сети и линий электропередачи, расположенных на опорах контактной сети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2550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Капитальный ремонт электростанций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2552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Капитальный ремонт трансформаторных подстанций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2554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линий электропередачи (за исключением расположенных на опорах контактной сети, а также высоковольтных линий автоблокировки и диспетчерской централизации, расположенных на отдельно стоящих опорах)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2556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высоковольтных линий автоблокировки и диспетчерской централизации, расположенных на отдельно стоящих опорах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2566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Амортизация тяговых подстанций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2568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Амортизация пунктов параллельного соединения и постов секционирования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2570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Амортизация высоковольтных линий автоблокировки и диспетчерской централизации, расположенных на отдельно стоящих опорах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2572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Амортизация трансформаторных подстанций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2574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Амортизация электростанций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2576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Амортизация устройств наружного освещения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2578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Амортизация линий электропередачи (за исключением расположенных на опорах контактной сети, а также высоковольтных линий автоблокировки и диспетчерской централизации, расположенных на отдельно стоящих опорах)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2580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Амортизация высоковольтных линий автоблокировки и диспетчерской централизации, расположенных на отдельно стоящих опорах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2601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Содержание восстановительных поездов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3110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Работа электровозов в дальнем следовании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3112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Работа электровозов на маневрах в пассажирском движении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3113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Экипировка электровозов, работающих в дальнем следовании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3115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Амортизация электровозов, работающих в пассажирском движении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3116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Экипировка маневровых электровозов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3117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Амортизация маневровых электровозов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3201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Работа электропоездов в дальнем следовании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3203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Обслуживание электропоездов, работающих в дальнем следовании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3205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Уборка электропоездов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3206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Амортизация электропоездов, работающих в дальнем следовании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3310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Работа тепловозов в дальнем следовании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3312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Работа тепловозов на маневрах в пассажирском движении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3313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Экипировка тепловозов, работающих в дальнем следовании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3315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Амортизация тепловозов, работающих в пассажирском движении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3316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Экипировка маневровых тепловозов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3317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Амортизация маневровых тепловозов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48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3401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Работа дизель-поездов и автомотрис в дальнем следовании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9A645B" w:rsidRDefault="00C50E56" w:rsidP="009A645B">
            <w:pPr>
              <w:rPr>
                <w:sz w:val="20"/>
                <w:lang w:val="en-US" w:eastAsia="en-US"/>
              </w:rPr>
            </w:pPr>
            <w:r w:rsidRPr="009A645B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9A645B" w:rsidTr="009A645B">
        <w:trPr>
          <w:trHeight w:val="48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3403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Обслуживание вагонов в дизель-поездах и автомотрисах, работающих в дальнем следовании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9A645B" w:rsidRDefault="00C50E56" w:rsidP="009A645B">
            <w:pPr>
              <w:rPr>
                <w:sz w:val="20"/>
                <w:lang w:val="en-US" w:eastAsia="en-US"/>
              </w:rPr>
            </w:pPr>
            <w:r w:rsidRPr="009A645B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9A645B" w:rsidTr="009A645B">
        <w:trPr>
          <w:trHeight w:val="48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3405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Экипировка и уборка дизель-поездов и автомотрис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9A645B" w:rsidRDefault="00C50E56" w:rsidP="009A645B">
            <w:pPr>
              <w:rPr>
                <w:sz w:val="20"/>
                <w:lang w:val="en-US" w:eastAsia="en-US"/>
              </w:rPr>
            </w:pPr>
            <w:r w:rsidRPr="009A645B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9A645B" w:rsidTr="009A645B">
        <w:trPr>
          <w:trHeight w:val="48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3406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Амортизация дизель-поездов и автомотрис, работающих в дальнем следовании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9A645B" w:rsidRDefault="00C50E56" w:rsidP="009A645B">
            <w:pPr>
              <w:rPr>
                <w:sz w:val="20"/>
                <w:lang w:val="en-US" w:eastAsia="en-US"/>
              </w:rPr>
            </w:pPr>
            <w:r w:rsidRPr="009A645B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3502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Работа паровозов в пассажирском движении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3503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Работа паровозов на маневрах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3504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Экипировка паровозов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3505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Амортизация паровозов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6601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Техническое обслуживание по программе ТО-1 в пунктах формирования и оборота и текущий отцепочный ремонт пассажирских вагонов, курсирующих в дальнем следовании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6603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Техническое обслуживание по программам ТО-2 пассажирских вагонов, курсирующих в дальнем следовании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40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6605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Техническое обслуживание по программе ТО-3 пассажирских вагонов, курсирующих в дальнем следовании во внутригосударственном сообщении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6607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Деповской ремонт пассажирских вагонов (кроме багажных), курсирующих в дальнем следовании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6609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Деповской ремонт багажных вагонов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6610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пассажирских вагонов (кроме багажных), курсирующих в дальнем следовании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6612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Капитальный ремонт багажных вагонов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6105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Техническое обслуживание электровозов, работающих в пассажирском движении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6106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Текущие виды ремонта электровозов, работающих в пассажирском движении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6107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Капитальные виды ремонта электровозов, работающих в пассажирском движении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6109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Техническое обслуживание маневровых электровозов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6110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Текущие виды ремонта маневровых электровозов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6111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Капитальные виды ремонта маневровых электровозов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6201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Техническое обслуживание электропоездов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6202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Текущие виды ремонта электропоездов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6203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Капитальные виды ремонта электропоездов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6305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Техническое обслуживание тепловозов, работающих в пассажирском движении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6306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Текущие виды ремонта тепловозов, работающих в пассажирском движении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6307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Капитальные виды ремонта тепловозов, работающих в пассажирском движении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6309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Техническое обслуживание маневровых тепловозов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6310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Текущие виды ремонта маневровых тепловозов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6311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Капитальные виды ремонта маневровых тепловозов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48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6401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Техническое обслуживание дизель-поездов и автомотрис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9A645B" w:rsidRDefault="00C50E56" w:rsidP="009A645B">
            <w:pPr>
              <w:rPr>
                <w:sz w:val="20"/>
                <w:lang w:val="en-US" w:eastAsia="en-US"/>
              </w:rPr>
            </w:pPr>
            <w:r w:rsidRPr="009A645B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9A645B" w:rsidTr="009A645B">
        <w:trPr>
          <w:trHeight w:val="48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6402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Текущие виды ремонта дизель-поездов и автомотрис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E56" w:rsidRPr="009A645B" w:rsidRDefault="00C50E56" w:rsidP="009A645B">
            <w:pPr>
              <w:rPr>
                <w:sz w:val="20"/>
                <w:lang w:val="en-US" w:eastAsia="en-US"/>
              </w:rPr>
            </w:pP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9A645B" w:rsidTr="009A645B">
        <w:trPr>
          <w:trHeight w:val="48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6403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Капитальные виды ремонта дизель-поездов и автомотрис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9A645B" w:rsidRDefault="00C50E56" w:rsidP="009A645B">
            <w:pPr>
              <w:rPr>
                <w:sz w:val="20"/>
                <w:lang w:val="en-US" w:eastAsia="en-US"/>
              </w:rPr>
            </w:pPr>
            <w:r w:rsidRPr="009A645B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6501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Подъемочный и промывочный ремонт, профилактический осмотр паровозов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6502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Капитальные виды ремонта паровозов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6640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пассажирских вагонов на заводах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6641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багажных вагонов на заводах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6152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Капитальные виды ремонта на заводах электровозов, работающих в пассажирском движении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6154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Капитальные виды ремонта маневровых электровозов на заводах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6220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Капитальные виды ремонта электропоездов на заводах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6352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Капитальные виды ремонта на заводах тепловозов, работающих в пассажирском движении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6354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Капитальные виды ремонта маневровых тепловозов на заводах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48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6420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Капитальные виды ремонта дизель-поездов и автомотрис на заводах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9A645B" w:rsidRDefault="00C50E56" w:rsidP="009A645B">
            <w:pPr>
              <w:rPr>
                <w:sz w:val="20"/>
                <w:lang w:val="en-US" w:eastAsia="en-US"/>
              </w:rPr>
            </w:pPr>
            <w:r w:rsidRPr="009A645B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6510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Капитальные виды ремонта паровозов на заводах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9805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Ремонт путевой техники на заводах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2140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Арендные и лизинговые платежи за путевую технику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3147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Арендные и лизинговые платежи за электровозы, работающие в пассажирском движении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3148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Арендные и лизинговые платежи за маневровые электровозы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3155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Содержание резервного подвижного состава (пассажирские электровозы)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3156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Содержание резервного подвижного состава (маневровые электровозы)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3213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Арендные и лизинговые платежи за электропоезда в дальнем следовании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3214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Содержание резервного подвижного состава (электропоезда)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3343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Арендные и лизинговые платежи за тепловозы, работающие в пассажирском движении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3344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Арендные и лизинговые платежи за маневровые тепловозы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3346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Содержание резервного подвижного состава (тепловозы в  пассажирском движении)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3347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Содержание резервного подвижного состава (маневровые тепловозы)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48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3411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Арендные и лизинговые платежи за дизель-поезда и автомотрисы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9A645B" w:rsidRDefault="00C50E56" w:rsidP="009A645B">
            <w:pPr>
              <w:rPr>
                <w:sz w:val="20"/>
                <w:lang w:val="en-US" w:eastAsia="en-US"/>
              </w:rPr>
            </w:pPr>
            <w:r w:rsidRPr="009A645B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9A645B" w:rsidTr="009A645B">
        <w:trPr>
          <w:trHeight w:val="48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3412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Содержание резервного подвижного состава (дизель-поезда и автомотрисы)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9A645B" w:rsidRDefault="00C50E56" w:rsidP="009A645B">
            <w:pPr>
              <w:rPr>
                <w:sz w:val="20"/>
                <w:lang w:val="en-US" w:eastAsia="en-US"/>
              </w:rPr>
            </w:pPr>
            <w:r w:rsidRPr="009A645B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3506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Содержание резервного подвижного состава (паровозы)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6143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Внеплановый ремонт электровозов, работающих в пассажирском движении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6144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Внеплановый ремонт маневровых электровозов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6224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Внеплановый ремонт электропоездов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6343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Внеплановый ремонт тепловозов в пассажирском движении, дальнем следовании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9A645B" w:rsidTr="009A645B">
        <w:trPr>
          <w:trHeight w:val="48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6413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Внеплановый ремонт дизель-поездов и автомотрис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9A645B" w:rsidRDefault="00C50E56" w:rsidP="009A645B">
            <w:pPr>
              <w:rPr>
                <w:sz w:val="20"/>
                <w:lang w:val="en-US" w:eastAsia="en-US"/>
              </w:rPr>
            </w:pPr>
            <w:r w:rsidRPr="009A645B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6503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Внеплановый ремонт паровозов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9024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пассажирским хозяйством для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9025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пассажирским хозяйством для других хозяйств, кроме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9026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пассажирским хозяйством для других хозяйств, кроме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9027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пассажирским хозяйством для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9271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коммерческой работы в сфере грузовых перевозок для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9272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коммерческой работы в сфере грузовых перевозок для других хозяйств, кроме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9273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хозяйством коммерческой работы в сфере грузовых перевозок для других хозяйств, кроме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9274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хозяйством коммерческой работы в сфере грузовых перевозок для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9360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перевозок для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9361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коммерческой работы в сфере грузовых перевозок для других хозяйств, кроме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9362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хозяйством перевозок для других хозяйств, кроме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9363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хозяйством перевозок для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9424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локомотивным хозяйством для других хозяйств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9425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локомотивным хозяйством для других хозяйств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9476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вагонным хозяйством для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9477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вагонным хозяйством для других хозяйств, кроме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9478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вагонным хозяйством для других хозяйств, кроме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9479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вагонным хозяйством для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9480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пути для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9481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пути для других хозяйств, кроме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9482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пути для других хозяйств, кроме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9483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пути для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9694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гражданских сооружений, водоснабжения и водоотведения для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9695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гражданских сооружений, водоснабжения и водоотведения для других хозяйств, кроме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9696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гражданских сооружений, водоснабжения и водоотведения для других хозяйств, кроме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9697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гражданских сооружений, водоснабжения и водоотведения для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9563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автоматики и телемеханики для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9564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автоматики и телемеханики для других хозяйств, кроме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9565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автоматики и телемеханики для других хозяйств, кроме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9566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автоматики и телемеханики для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9601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связи для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9602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связи для других хозяйств, кроме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9603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связи для других хозяйств, кроме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9610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связи для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9690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корпоративной информатизации для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9691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корпоративной информатизации для других хозяйств, кроме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9692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корпоративной информатизации для других хозяйств, кроме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9693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корпоративной информатизации для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9557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электрификации и электроснабжения для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9558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электрификации и электроснабжения для других хозяйств, кроме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9559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электрификации и электроснабжения для других хозяйств, кроме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9570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электрификации и электроснабжения для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9811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"Промышленные предприятия" для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9812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"Промышленные предприятия" для других хозяйств, кроме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9813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"Промышленные предприятия" для других хозяйств, кроме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9814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"Промышленные предприятия" для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2549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Амортизация машин и механизмов, занятых на капитальных видах ремонта контактной сети и линий электропередачи, расположенных на опорах контактной сети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7509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Научно-исследовательские и опытно-конструкторские работы (пассажирское хозяйство)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7511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Научно-исследовательские и опытно-конструкторские работы (локомотивное хозяйство)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7512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Научно-исследовательские и опытно-конструкторские работы (вагонное хозяйство)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7513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Научно-исследовательские и опытно-конструкторские работы (хозяйство пути)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7514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Научно-исследовательские и опытно-конструкторские работы (хозяйство корпоративной информатизации)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7515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Научно-исследовательские и опытно-конструкторские работы (хозяйство электрификации и электроснабжения)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1012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Погрузочно-разгрузочные работы, осуществляемые для структурных подразделений железнодорожного транспорта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3102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Работа электровозов в хозяйственном движении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3302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Работа тепловозов в хозяйственном движении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3108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Работа электровозов в дальнем следовании (в т.ч. электроэнергия на тягу)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3209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Работа электропоездов в дальнем следовании (в т.ч. электроэнергия на тягу)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2029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Наружное освещение парков железнодорожных станций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3219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Работа электропоездов в хозяйственном движении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3220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Обслуживание электропоездов в хозяйственном движении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3221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Амортизация электропоездов, работающих в хозяйственном движении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6345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Внеплановый ремонт маневровых тепловозов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9871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структурными подразделениями прочих хозяйств для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9872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структурными подразделениями прочих хозяйств для других хозяйств, кроме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9873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структурными подразделениями прочих хозяйств для других хозяйств, кроме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9874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структурными подразделениями прочих хозяйств для локомотивного хозяйства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2222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Амортизация объектов генерации тепловой энергии, водоснабжения и водоотведения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9A645B" w:rsidTr="009A645B">
        <w:trPr>
          <w:trHeight w:val="2640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2223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>Капитальный ремонт объектов генерации тепловой энергии, водоснабжения и водоотведения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количество перевезенных пассажиров в дальнем следовании по категориям поездов во внутригосударственном сообщении в локомотивной тяге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локомотивной тяге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во внутригосударственном сообщении в моторвагонной тяге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eastAsia="en-US"/>
              </w:rPr>
            </w:pPr>
            <w:r w:rsidRPr="009A645B">
              <w:rPr>
                <w:sz w:val="18"/>
                <w:szCs w:val="18"/>
                <w:lang w:eastAsia="en-US"/>
              </w:rPr>
              <w:t xml:space="preserve">  количество перевезенных пассажиров в дальнем следовании по категориям поездов в международном/межгосударственном сообщении в моторвагонной тяге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9A645B" w:rsidRDefault="00C50E56" w:rsidP="009A645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9A645B">
              <w:rPr>
                <w:sz w:val="18"/>
                <w:szCs w:val="18"/>
                <w:lang w:val="en-US" w:eastAsia="en-US"/>
              </w:rPr>
              <w:t>+</w:t>
            </w:r>
          </w:p>
        </w:tc>
      </w:tr>
    </w:tbl>
    <w:p w:rsidR="00C50E56" w:rsidRPr="00E50DBA" w:rsidRDefault="00C50E56">
      <w:pPr>
        <w:sectPr w:rsidR="00C50E56" w:rsidRPr="00E50DBA" w:rsidSect="004D4900">
          <w:pgSz w:w="16840" w:h="11907" w:orient="landscape" w:code="9"/>
          <w:pgMar w:top="1077" w:right="1077" w:bottom="902" w:left="1077" w:header="720" w:footer="720" w:gutter="0"/>
          <w:cols w:space="720"/>
          <w:docGrid w:linePitch="360"/>
        </w:sectPr>
      </w:pPr>
    </w:p>
    <w:p w:rsidR="00C50E56" w:rsidRPr="00E50DBA" w:rsidRDefault="00C50E56">
      <w:pPr>
        <w:ind w:right="46"/>
        <w:rPr>
          <w:bCs/>
          <w:szCs w:val="28"/>
        </w:rPr>
      </w:pPr>
    </w:p>
    <w:p w:rsidR="00C50E56" w:rsidRPr="00E50DBA" w:rsidRDefault="00C50E56" w:rsidP="001954DA">
      <w:pPr>
        <w:spacing w:line="360" w:lineRule="auto"/>
        <w:ind w:right="46"/>
        <w:jc w:val="right"/>
        <w:rPr>
          <w:bCs/>
          <w:i/>
          <w:szCs w:val="28"/>
        </w:rPr>
      </w:pPr>
      <w:r w:rsidRPr="00E50DBA">
        <w:rPr>
          <w:bCs/>
          <w:i/>
          <w:szCs w:val="28"/>
        </w:rPr>
        <w:t>Таблица 3.7.</w:t>
      </w:r>
    </w:p>
    <w:p w:rsidR="00C50E56" w:rsidRPr="00E50DBA" w:rsidRDefault="00C50E56">
      <w:pPr>
        <w:jc w:val="center"/>
        <w:rPr>
          <w:b/>
          <w:bCs/>
          <w:szCs w:val="28"/>
        </w:rPr>
      </w:pPr>
      <w:r w:rsidRPr="00E50DBA">
        <w:rPr>
          <w:b/>
        </w:rPr>
        <w:t>Распределение расходов между</w:t>
      </w:r>
      <w:r w:rsidRPr="00E50DBA">
        <w:rPr>
          <w:b/>
          <w:bCs/>
          <w:szCs w:val="28"/>
        </w:rPr>
        <w:t xml:space="preserve"> типами вагонов</w:t>
      </w:r>
    </w:p>
    <w:p w:rsidR="00C50E56" w:rsidRPr="00E50DBA" w:rsidRDefault="00C50E56">
      <w:pPr>
        <w:jc w:val="center"/>
        <w:rPr>
          <w:b/>
          <w:bCs/>
          <w:szCs w:val="28"/>
        </w:rPr>
      </w:pPr>
    </w:p>
    <w:tbl>
      <w:tblPr>
        <w:tblW w:w="22021" w:type="dxa"/>
        <w:tblInd w:w="103" w:type="dxa"/>
        <w:tblLayout w:type="fixed"/>
        <w:tblLook w:val="00A0"/>
      </w:tblPr>
      <w:tblGrid>
        <w:gridCol w:w="856"/>
        <w:gridCol w:w="2041"/>
        <w:gridCol w:w="1361"/>
        <w:gridCol w:w="1276"/>
        <w:gridCol w:w="1417"/>
        <w:gridCol w:w="1275"/>
        <w:gridCol w:w="1418"/>
        <w:gridCol w:w="1276"/>
        <w:gridCol w:w="1418"/>
        <w:gridCol w:w="1276"/>
        <w:gridCol w:w="1417"/>
        <w:gridCol w:w="1276"/>
        <w:gridCol w:w="1417"/>
        <w:gridCol w:w="1276"/>
        <w:gridCol w:w="435"/>
        <w:gridCol w:w="431"/>
        <w:gridCol w:w="431"/>
        <w:gridCol w:w="431"/>
        <w:gridCol w:w="431"/>
        <w:gridCol w:w="431"/>
        <w:gridCol w:w="431"/>
      </w:tblGrid>
      <w:tr w:rsidR="00C50E56" w:rsidRPr="00A1677A" w:rsidTr="002E4A37">
        <w:trPr>
          <w:trHeight w:val="255"/>
          <w:tblHeader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A1677A">
              <w:rPr>
                <w:b/>
                <w:bCs/>
                <w:sz w:val="18"/>
                <w:szCs w:val="18"/>
                <w:lang w:val="en-US" w:eastAsia="en-US"/>
              </w:rPr>
              <w:t>№ статьи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A1677A">
              <w:rPr>
                <w:b/>
                <w:bCs/>
                <w:sz w:val="18"/>
                <w:szCs w:val="18"/>
                <w:lang w:val="en-US" w:eastAsia="en-US"/>
              </w:rPr>
              <w:t>Наименование статьи</w:t>
            </w:r>
          </w:p>
        </w:tc>
        <w:tc>
          <w:tcPr>
            <w:tcW w:w="1610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A1677A">
              <w:rPr>
                <w:b/>
                <w:bCs/>
                <w:sz w:val="18"/>
                <w:szCs w:val="18"/>
                <w:lang w:eastAsia="en-US"/>
              </w:rPr>
              <w:t>Правило распределения для расходов отнесенных на:</w:t>
            </w:r>
          </w:p>
        </w:tc>
        <w:tc>
          <w:tcPr>
            <w:tcW w:w="302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A1677A">
              <w:rPr>
                <w:b/>
                <w:bCs/>
                <w:sz w:val="18"/>
                <w:szCs w:val="18"/>
                <w:lang w:val="en-US" w:eastAsia="en-US"/>
              </w:rPr>
              <w:t>Типы вагонов</w:t>
            </w:r>
          </w:p>
        </w:tc>
      </w:tr>
      <w:tr w:rsidR="00C50E56" w:rsidRPr="00A1677A" w:rsidTr="002E4A37">
        <w:trPr>
          <w:trHeight w:val="255"/>
          <w:tblHeader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53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A1677A">
              <w:rPr>
                <w:b/>
                <w:bCs/>
                <w:sz w:val="18"/>
                <w:szCs w:val="18"/>
                <w:lang w:val="en-US" w:eastAsia="en-US"/>
              </w:rPr>
              <w:t>Пассажирский поезд</w:t>
            </w:r>
          </w:p>
        </w:tc>
        <w:tc>
          <w:tcPr>
            <w:tcW w:w="53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A1677A">
              <w:rPr>
                <w:b/>
                <w:bCs/>
                <w:sz w:val="18"/>
                <w:szCs w:val="18"/>
                <w:lang w:val="en-US" w:eastAsia="en-US"/>
              </w:rPr>
              <w:t>Скорый поезд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A1677A">
              <w:rPr>
                <w:b/>
                <w:bCs/>
                <w:sz w:val="18"/>
                <w:szCs w:val="18"/>
                <w:lang w:val="en-US" w:eastAsia="en-US"/>
              </w:rPr>
              <w:t>Скоростной</w:t>
            </w:r>
          </w:p>
        </w:tc>
        <w:tc>
          <w:tcPr>
            <w:tcW w:w="3021" w:type="dxa"/>
            <w:gridSpan w:val="7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50E56" w:rsidRPr="00A1677A" w:rsidRDefault="00C50E56" w:rsidP="00A1677A">
            <w:pPr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</w:tr>
      <w:tr w:rsidR="00C50E56" w:rsidRPr="00A1677A" w:rsidTr="002E4A37">
        <w:trPr>
          <w:trHeight w:val="240"/>
          <w:tblHeader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A1677A">
              <w:rPr>
                <w:b/>
                <w:bCs/>
                <w:sz w:val="18"/>
                <w:szCs w:val="18"/>
                <w:lang w:val="en-US" w:eastAsia="en-US"/>
              </w:rPr>
              <w:t>Локомотивная тяга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A1677A">
              <w:rPr>
                <w:b/>
                <w:bCs/>
                <w:sz w:val="18"/>
                <w:szCs w:val="18"/>
                <w:lang w:val="en-US" w:eastAsia="en-US"/>
              </w:rPr>
              <w:t>Моторвагонная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A1677A">
              <w:rPr>
                <w:b/>
                <w:bCs/>
                <w:sz w:val="18"/>
                <w:szCs w:val="18"/>
                <w:lang w:val="en-US" w:eastAsia="en-US"/>
              </w:rPr>
              <w:t>Локомотивная тяга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A1677A">
              <w:rPr>
                <w:b/>
                <w:bCs/>
                <w:sz w:val="18"/>
                <w:szCs w:val="18"/>
                <w:lang w:val="en-US" w:eastAsia="en-US"/>
              </w:rPr>
              <w:t>Моторвагонная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A1677A">
              <w:rPr>
                <w:b/>
                <w:bCs/>
                <w:sz w:val="18"/>
                <w:szCs w:val="18"/>
                <w:lang w:val="en-US" w:eastAsia="en-US"/>
              </w:rPr>
              <w:t>Локомотивная тяга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A1677A">
              <w:rPr>
                <w:b/>
                <w:bCs/>
                <w:sz w:val="18"/>
                <w:szCs w:val="18"/>
                <w:lang w:val="en-US" w:eastAsia="en-US"/>
              </w:rPr>
              <w:t>Моторвагонная</w:t>
            </w:r>
          </w:p>
        </w:tc>
        <w:tc>
          <w:tcPr>
            <w:tcW w:w="3021" w:type="dxa"/>
            <w:gridSpan w:val="7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50E56" w:rsidRPr="00A1677A" w:rsidRDefault="00C50E56" w:rsidP="00A1677A">
            <w:pPr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</w:tr>
      <w:tr w:rsidR="00C50E56" w:rsidRPr="00A1677A" w:rsidTr="002E4A37">
        <w:trPr>
          <w:trHeight w:val="602"/>
          <w:tblHeader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A1677A">
              <w:rPr>
                <w:b/>
                <w:bCs/>
                <w:sz w:val="18"/>
                <w:szCs w:val="18"/>
                <w:lang w:val="en-US" w:eastAsia="en-US"/>
              </w:rPr>
              <w:t>внутригосударственное сообщение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A1677A">
              <w:rPr>
                <w:b/>
                <w:bCs/>
                <w:sz w:val="18"/>
                <w:szCs w:val="18"/>
                <w:lang w:val="en-US" w:eastAsia="en-US"/>
              </w:rPr>
              <w:t>международное сообщение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A1677A">
              <w:rPr>
                <w:b/>
                <w:bCs/>
                <w:sz w:val="18"/>
                <w:szCs w:val="18"/>
                <w:lang w:val="en-US" w:eastAsia="en-US"/>
              </w:rPr>
              <w:t>внутригосударственное сообщение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A1677A">
              <w:rPr>
                <w:b/>
                <w:bCs/>
                <w:sz w:val="18"/>
                <w:szCs w:val="18"/>
                <w:lang w:val="en-US" w:eastAsia="en-US"/>
              </w:rPr>
              <w:t>международное сообщение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A1677A">
              <w:rPr>
                <w:b/>
                <w:bCs/>
                <w:sz w:val="18"/>
                <w:szCs w:val="18"/>
                <w:lang w:val="en-US" w:eastAsia="en-US"/>
              </w:rPr>
              <w:t>внутригосударственное сообщение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A1677A">
              <w:rPr>
                <w:b/>
                <w:bCs/>
                <w:sz w:val="18"/>
                <w:szCs w:val="18"/>
                <w:lang w:val="en-US" w:eastAsia="en-US"/>
              </w:rPr>
              <w:t>международное сообщение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A1677A">
              <w:rPr>
                <w:b/>
                <w:bCs/>
                <w:sz w:val="18"/>
                <w:szCs w:val="18"/>
                <w:lang w:val="en-US" w:eastAsia="en-US"/>
              </w:rPr>
              <w:t>внутригосударственное сообщение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A1677A">
              <w:rPr>
                <w:b/>
                <w:bCs/>
                <w:sz w:val="18"/>
                <w:szCs w:val="18"/>
                <w:lang w:val="en-US" w:eastAsia="en-US"/>
              </w:rPr>
              <w:t>международное сообщение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A1677A">
              <w:rPr>
                <w:b/>
                <w:bCs/>
                <w:sz w:val="18"/>
                <w:szCs w:val="18"/>
                <w:lang w:val="en-US" w:eastAsia="en-US"/>
              </w:rPr>
              <w:t>внутригосударственное сообщение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A1677A">
              <w:rPr>
                <w:b/>
                <w:bCs/>
                <w:sz w:val="18"/>
                <w:szCs w:val="18"/>
                <w:lang w:val="en-US" w:eastAsia="en-US"/>
              </w:rPr>
              <w:t>международное сообщение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A1677A">
              <w:rPr>
                <w:b/>
                <w:bCs/>
                <w:sz w:val="18"/>
                <w:szCs w:val="18"/>
                <w:lang w:val="en-US" w:eastAsia="en-US"/>
              </w:rPr>
              <w:t>внутригосударственное сообщение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A1677A">
              <w:rPr>
                <w:b/>
                <w:bCs/>
                <w:sz w:val="18"/>
                <w:szCs w:val="18"/>
                <w:lang w:val="en-US" w:eastAsia="en-US"/>
              </w:rPr>
              <w:t>международное сообщение</w:t>
            </w:r>
          </w:p>
        </w:tc>
        <w:tc>
          <w:tcPr>
            <w:tcW w:w="3021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50E56" w:rsidRPr="00A1677A" w:rsidRDefault="00C50E56" w:rsidP="00A1677A">
            <w:pPr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</w:tr>
      <w:tr w:rsidR="00C50E56" w:rsidRPr="00A1677A" w:rsidTr="002E4A37">
        <w:trPr>
          <w:trHeight w:val="824"/>
          <w:tblHeader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Перевозка пассажиров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Перевозка пассажиров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Перевозка пассажиров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Перевозка пассажиров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Перевозка пассажиров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Перевозка пассажиров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Перевозка пассажиров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Перевозка пассажиров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Перевозка пассажиров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Перевозка пассажиров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Перевозка пассажиров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Перевозка пассажиров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Общий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Плацкарт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Купе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СВ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1 класс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 класс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 класс</w:t>
            </w:r>
          </w:p>
        </w:tc>
      </w:tr>
      <w:tr w:rsidR="00C50E56" w:rsidRPr="00A1677A" w:rsidTr="00A1677A">
        <w:trPr>
          <w:trHeight w:val="24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A1677A" w:rsidRDefault="00C50E56" w:rsidP="00A1677A">
            <w:pPr>
              <w:rPr>
                <w:b/>
                <w:bCs/>
                <w:sz w:val="18"/>
                <w:szCs w:val="18"/>
                <w:lang w:val="en-US" w:eastAsia="en-US"/>
              </w:rPr>
            </w:pPr>
            <w:r w:rsidRPr="00A1677A">
              <w:rPr>
                <w:b/>
                <w:bCs/>
                <w:sz w:val="18"/>
                <w:szCs w:val="18"/>
                <w:lang w:val="en-US" w:eastAsia="en-US"/>
              </w:rPr>
              <w:t>Специфические (прямые производственные) расходы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24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A1677A" w:rsidRDefault="00C50E56" w:rsidP="00A1677A">
            <w:pPr>
              <w:rPr>
                <w:b/>
                <w:bCs/>
                <w:sz w:val="18"/>
                <w:szCs w:val="18"/>
                <w:lang w:eastAsia="en-US"/>
              </w:rPr>
            </w:pPr>
            <w:r w:rsidRPr="00A1677A">
              <w:rPr>
                <w:b/>
                <w:bCs/>
                <w:sz w:val="18"/>
                <w:szCs w:val="18"/>
                <w:lang w:eastAsia="en-US"/>
              </w:rPr>
              <w:t>Пассажирские перевозки в дальнем следовании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360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4001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Продажа билетов на поезда дальнего следования во внутригосударственном сообщении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408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4002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Продажа билетов в международном сообщении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127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4003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Прием и выдача багажа во внутригосударственном сообщении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10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4004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Прием и выдача багажа в международном сообщении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76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4005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Сопровождение багажных вагонов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375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4019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Обслуживание вагонов в пассажирских поездах дальнего следования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270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4020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Экипировка пассажирских вагонов дальнего следования (за исключением экипировки пассажирских вагонов дальнего следования в пунктах формирования и оборота)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10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4021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Экипировка пассажирских вагонов дальнего следования в пунктах формирования и оборота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366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4029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Амортизация пассажирских вагонов дальнего следования, кроме багажных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скором поезде во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скоростном поезде во внутригосударственном сообщении 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24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4031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Амортизация багажных вагонов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231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4032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Перестановка пассажирских вагонов с одной колеи на другую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скором поезде во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204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4036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Арендные и лизинговые платежи за пассажирские и багажные вагоны в дальнем следовании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229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4037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Содержание резервного подвижного состава (пассажирские и багажные вагоны в дальнем следовании)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153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4040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Содержание инвентаря и оборудования пассажирских вагонов дальнего следования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153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4041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Снабжение поездов постельным бельем, мягким и другим инвентарем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178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4050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Стирка и ремонт постельного белья и дезинфекция постельных принадлежностей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204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4060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Курсирование пассажирских вагонов прямого международного сообщения по иностранным железным дорогам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360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4035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Работа и услуги иностранных железных дорог по перевозке пассажиров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357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2001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Текущий ремонт зданий, сооружений, оборудования и инвентаря, связанных с пассажирскими перевозками в дальнем следовании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54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2003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Обслуживание зданий, сооружений и оборудования, связанного с пассажирскими перевозками в дальнем следовании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270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2005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Техническое обслуживание по программе ТО-1 пассажирских вагонов в пути следования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скором поезде во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скоростном поезде во внутригосударственном сообщении 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2031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Прием и отправление поездов на пассажирских станциях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скором поезде во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скоростном поезде во внутригосударственном сообщении 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178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2032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Прием и отправление международных поездов на пограничных пассажирских станциях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скором поезде во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313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2033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Прием и отправление поездов на остальных станциях, включая пограничные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скором поезде во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скоростном поезде во внутригосударственном сообщении 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0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2035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Маневровая работа на пассажирских станциях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скором поезде во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скоростном поезде во внутригосударственном сообщении 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2036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Маневровая работа на пограничных станциях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скором поезде во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2037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Маневровая работа на остальных станциях, кроме пограничных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вагонов общих, плацкартных, купе и СВ в дальнем следовании в скоростном поезде во внутригосударственном сообщении 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7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2040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Обслуживание зданий и сооружений и содержание оборудования и инвентаря хозяйства перевозок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2101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Текущее содержание пути и постоянных устройств (главные пути)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2101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Текущее содержание пути и постоянных устройств (станционные пути)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204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2102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Одиночная смена материалов верхнего строения пути, пополнение и замена балласта (главные пути)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229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2102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Одиночная смена материалов верхнего строения пути, пополнение и замена балласта (станционные пути)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2103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Охрана пути, переездов и искусственных сооружений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2104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Содержание искусственных сооружений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2105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Содержание защитных лесонасаждений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2106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Работы по снего-, водо- и пескоборьбе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2109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Прочие работы по хозяйству пути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2110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Капитальные виды ремонта верхнего строения пути (главные пути)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2110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Капитальные виды ремонта верхнего строения пути (станционные пути)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178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2111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Капитальные виды ремонта земляного полотна и искусственных сооружений (главные пути)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204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2111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Капитальные виды ремонта земляного полотна и искусственных сооружений (станционные пути)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2113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Капитальный ремонт защитных лесонасаждений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204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2114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машин и механизмов, занятых на капитальных видах ремонта пути (главные пути)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229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2114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машин и механизмов, занятых на капитальных видах ремонта пути (станционные пути)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2115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Амортизация верхнего строения пути (главные пути)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2115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Амортизация верхнего строения пути (станционные пути)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2116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Амортизация земляного полотна и искусственных сооружений (главные пути)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178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2116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Амортизация земляного полотна и искусственных сооружений (станционные пути)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2118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Амортизация защитных лесонасаждений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204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2119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Амортизация машин и механизмов, занятых на капитальных видах ремонта пути (главные пути)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229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2119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Амортизация машин и механизмов, занятых на капитальных видах ремонта пути (станционные пути)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2130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Работы по сварке и шлифовке рельсов (главные пути)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2130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Работы по сварке и шлифовке рельсов (станционные пути)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2131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Текущий ремонт основных средств рельсосварочных поездов (главные пути)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178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2131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Текущий ремонт основных средств рельсосварочных поездов (станционные пути)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178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2132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основных средств рельсосварочных поездов (главные пути)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204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2132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основных средств рельсосварочных поездов (станционные пути)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2133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Амортизация основных средств рельсосварочных и рельсошлифовальных поездов (главные пути)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178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2133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Амортизация основных средств рельсосварочных и рельсошлифовальных поездов (станционные пути)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63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2202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Текущий ремонт зданий и сооружений, связанных с перевозками пассажиров в дальнем следовании и находящихся на балансе дистанций гражданских сооружений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60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2204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Текущий ремонт производственных зданий и сооружений хозяйства перевозок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178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2205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Текущий ремонт производственных зданий и сооружений хозяйства автоматики и телемеханики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2206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Текущий ремонт производственных зданий и сооружений остальных хозяйств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2220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Обслуживание, содержание и ремонт объектов водоснабжения и водоотведения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178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2221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Обслуживание, содержание и ремонт объектов генерации тепловой энергии (котельных и др.)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2302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Техническое обслуживание устройств автоблокировки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2303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Техническое обслуживание устройств диспетчерской централизации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2304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Техническое обслуживание электрической централизации стрелок и светофоров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229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2305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Техническое обслуживание систем автоматического контроля подвижного состава на ходу поезда (ДИСК, КТСМ)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2306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Техническое обслуживание приборов железнодорожной автоматики и телемеханики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2307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Техническое обслуживание устройств полуавтоматической блокировки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2308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Техническое обслуживание прочих средств железнодорожной автоматики и телемеханики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2312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Капитальный ремонт устройств автоблокировки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178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2314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устройств электрической централизации стрелок и светофоров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204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2315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систем автоматического контроля подвижного состава на ходу поезда (ДИСК, КТСМ)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2318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прочих средств железнодорожной автоматики и телемеханики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204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2319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Амортизация средств железнодорожной автоматики, устройств сигнализации, централизации и блокировки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60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2401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Техническое обслуживание устройств по обслуживанию пассажиров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2402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Техническое обслуживание радиостанций, радиоузлов и усилителей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178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2403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Техническое обслуживание устройств, аппаратуры и сооружений радиорелейной связи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255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2404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Техническое обслуживание телевизионных промышленных установок, телевизионных и широковещательных радиоприемников и радиоточек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2405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Техническое обслуживание и эксплуатация аппаратуры телеграфных станций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2406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Техническое обслуживание и эксплуатация телефонных станций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178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2407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Техническое обслуживание систем оперативно-технологической связи и связи совещаний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204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2408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Техническое обслуживание систем передачи на воздушных, кабельных и волоконно-оптических линиях связи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178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2409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Техническое обслуживание воздушных, кабельных и волоконно-оптических линий связи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2410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Затраты по оплате счетов за пользование соединительными линиями связи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2411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Техническое обслуживание устройств спутниковой связи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2412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Техническое обслуживание приборов железнодорожной связи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178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2413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Техническое обслуживание и текущий ремонт средств вычислительной техники, сетей передачи данных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2414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Техническое обслуживание прочих устройств железнодорожной связи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2415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систем оперативно-технологической связи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2416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средств железнодорожной радиосвязи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60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2417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устройств по обслуживанию пассажиров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2418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прочих средств связи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2419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Амортизация систем оперативно-технологической связи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2420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Амортизация средств железнодорожной радиосвязи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60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2421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Амортизация устройств по обслуживанию пассажиров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2422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Амортизация прочих средств связи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280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2585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Текущее обслуживание и текущий ремонт средств вычислительной техники, сети передачи данных, инженерного оборудования и АСУ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280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2586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Текущее обслуживание и текущий ремонт системы управления пассажирскими перевозками «Экспресс-3» и билетно-кассового оборудования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229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2587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Амортизация средств вычислительной техники, сети передачи данных, инженерного оборудования и АСУ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229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2588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Амортизация системы управления пассажирскими перевозками «Экспресс-3» и билетно-кассового оборудования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229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2589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средств вычислительной техники, сети передачи данных, инженерного оборудования и АСУ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229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2590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Капитальный ремонт системы управления пассажирскими перевозками «Экспресс-3» и билетно-кассового оборудования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459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2520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Техническое обслуживание и текущий ремонт линий электропередачи (за исключением расположенных на опорах контактной сети, а также высоковольтных линий автоблокировки и диспетчерской централизации, расположенных на отдельно стоящих опорах)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280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2522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Техническое обслуживание и текущий ремонт высоковольтных линий автоблокировки и диспетчерской централизации, расположенных на отдельно стоящих опорах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229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2524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Техническое обслуживание и текущий ремонт контактной сети и линий электропередачи, расположенных на опорах контактной сети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2526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Техническое обслуживание, текущий ремонт и испытания тяговых подстанций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255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2528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Техническое обслуживание, текущий ремонт и испытания пунктов параллельного соединения и постов секционирования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2530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Техническое обслуживание и текущий ремонт устройств наружного освещения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2532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Техническое обслуживание и текущий ремонт трансформаторных подстанций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2534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Техническое обслуживание и текущий ремонт электростанций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2544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Капитальный ремонт тяговых подстанций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178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2546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пунктов параллельного соединения и постов секционирования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204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2548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контактной сети и линий электропередачи, расположенных на опорах контактной сети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2550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Капитальный ремонт электростанций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2552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Капитальный ремонт трансформаторных подстанций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408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2554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линий электропередачи (за исключением расположенных на опорах контактной сети, а также высоковольтных линий автоблокировки и диспетчерской централизации, расположенных на отдельно стоящих опорах)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255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2556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высоковольтных линий автоблокировки и диспетчерской централизации, расположенных на отдельно стоящих опорах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2566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Амортизация тяговых подстанций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178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2568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Амортизация пунктов параллельного соединения и постов секционирования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178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2570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Амортизация высоковольтных линий автоблокировки и диспетчерской централизации, расположенных на отдельно стоящих опорах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2572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Амортизация трансформаторных подстанций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2574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Амортизация электростанций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2576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Амортизация устройств наружного освещения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408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2578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Амортизация линий электропередачи (за исключением расположенных на опорах контактной сети, а также высоковольтных линий автоблокировки и диспетчерской централизации, расположенных на отдельно стоящих опорах)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229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2580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Амортизация высоковольтных линий автоблокировки и диспетчерской централизации, расположенных на отдельно стоящих опорах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2601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Содержание восстановительных поездов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280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3110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Работа электровозов в дальнем следовании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127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3112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Работа электровозов на маневрах в пассажирском движении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127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3113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Экипировка электровозов, работающих в дальнем следовании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127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3115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Амортизация электровозов, работающих в пассажирском движении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3116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Экипировка маневровых электровозов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3117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Амортизация маневровых электровозов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280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3201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Работа электропоездов в дальнем следовании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3203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Обслуживание электропоездов, работающих в дальнем следовании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3205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Уборка электропоездов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127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3206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Амортизация электропоездов, работающих в дальнем следовании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10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3310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Работа тепловозов в дальнем следовании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127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3312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Работа тепловозов на маневрах в пассажирском движении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127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3313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Экипировка тепловозов, работающих в дальнем следовании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127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3315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Амортизация тепловозов, работающих в пассажирском движении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3316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Экипировка маневровых тепловозов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3317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Амортизация маневровых тепловозов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3401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Работа дизель-поездов и автомотрис в дальнем следовании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20"/>
                <w:lang w:eastAsia="en-US"/>
              </w:rPr>
            </w:pPr>
            <w:r w:rsidRPr="00A1677A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178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3403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Обслуживание вагонов в дизель-поездах и автомотрисах, работающих в дальнем следовании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20"/>
                <w:lang w:eastAsia="en-US"/>
              </w:rPr>
            </w:pPr>
            <w:r w:rsidRPr="00A1677A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10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3405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Экипировка и уборка дизель-поездов и автомотрис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20"/>
                <w:lang w:eastAsia="en-US"/>
              </w:rPr>
            </w:pPr>
            <w:r w:rsidRPr="00A1677A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153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3406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Амортизация дизель-поездов и автомотрис, работающих в дальнем следовании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20"/>
                <w:lang w:eastAsia="en-US"/>
              </w:rPr>
            </w:pPr>
            <w:r w:rsidRPr="00A1677A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10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3502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Работа паровозов в пассажирском движении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3503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Работа паровозов на маневрах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3504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Экипировка паровозов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3505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Амортизация паровозов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357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6601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Техническое обслуживание по программе ТО-1 в пунктах формирования и оборота и текущий отцепочный ремонт пассажирских вагонов, курсирующих в дальнем следовании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229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6603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Техническое обслуживание по программам ТО-2 пассажирских вагонов, курсирующих в дальнем следовании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306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6605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Техническое обслуживание по программе ТО-3 пассажирских вагонов, курсирующих в дальнем следовании во внутригосударственном сообщении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204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6607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Деповской ремонт пассажирских вагонов (кроме багажных), курсирующих в дальнем следовании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10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6609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Деповской ремонт багажных вагонов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204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6610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пассажирских вагонов (кроме багажных), курсирующих в дальнем следовании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10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6612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Капитальный ремонт багажных вагонов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153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6105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Техническое обслуживание электровозов, работающих в пассажирском движении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153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6106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Текущие виды ремонта электровозов, работающих в пассажирском движении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153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6107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Капитальные виды ремонта электровозов, работающих в пассажирском движении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10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6109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Техническое обслуживание маневровых электровозов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6110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Текущие виды ремонта маневровых электровозов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6111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Капитальные виды ремонта маневровых электровозов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6201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Техническое обслуживание электропоездов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6202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Текущие виды ремонта электропоездов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6203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Капитальные виды ремонта электропоездов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153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6305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Техническое обслуживание тепловозов, работающих в пассажирском движении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153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6306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Текущие виды ремонта тепловозов, работающих в пассажирском движении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153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6307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Капитальные виды ремонта тепловозов, работающих в пассажирском движении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10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6309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Техническое обслуживание маневровых тепловозов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6310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Текущие виды ремонта маневровых тепловозов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6311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Капитальные виды ремонта маневровых тепловозов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6401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Техническое обслуживание дизель-поездов и автомотрис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20"/>
                <w:lang w:eastAsia="en-US"/>
              </w:rPr>
            </w:pPr>
            <w:r w:rsidRPr="00A1677A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10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6402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Текущие виды ремонта дизель-поездов и автомотрис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20"/>
                <w:lang w:eastAsia="en-US"/>
              </w:rPr>
            </w:pPr>
            <w:r w:rsidRPr="00A1677A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10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6403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Капитальные виды ремонта дизель-поездов и автомотрис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20"/>
                <w:lang w:eastAsia="en-US"/>
              </w:rPr>
            </w:pPr>
            <w:r w:rsidRPr="00A1677A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153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6501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Подъемочный и промывочный ремонт, профилактический осмотр паровозов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76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6502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Капитальные виды ремонта паровозов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127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6640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пассажирских вагонов на заводах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127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6641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багажных вагонов на заводах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178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6152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Капитальные виды ремонта на заводах электровозов, работающих в пассажирском движении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127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6154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Капитальные виды ремонта маневровых электровозов на заводах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10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6220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Капитальные виды ремонта электропоездов на заводах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178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6352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Капитальные виды ремонта на заводах тепловозов, работающих в пассажирском движении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127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6354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Капитальные виды ремонта маневровых тепловозов на заводах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6420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Капитальные виды ремонта дизель-поездов и автомотрис на заводах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20"/>
                <w:lang w:eastAsia="en-US"/>
              </w:rPr>
            </w:pPr>
            <w:r w:rsidRPr="00A1677A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6510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Капитальные виды ремонта паровозов на заводах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9805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Ремонт путевой техники на заводах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10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2140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Арендные и лизинговые платежи за путевую технику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178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3147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Арендные и лизинговые платежи за электровозы, работающие в пассажирском движении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127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3148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Арендные и лизинговые платежи за маневровые электровозы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3155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Содержание резервного подвижного состава (пассажирские электровозы)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3156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Содержание резервного подвижного состава (маневровые электровозы)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10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3213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Арендные и лизинговые платежи за электропоезда в дальнем следовании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127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3214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Содержание резервного подвижного состава (электропоезда)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178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3343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Арендные и лизинговые платежи за тепловозы, работающие в пассажирском движении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127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3344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Арендные и лизинговые платежи за маневровые тепловозы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178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3346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Содержание резервного подвижного состава (тепловозы в  пассажирском движении)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3347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Содержание резервного подвижного состава (маневровые тепловозы)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127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3411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Арендные и лизинговые платежи за дизель-поезда и автомотрисы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20"/>
                <w:lang w:eastAsia="en-US"/>
              </w:rPr>
            </w:pPr>
            <w:r w:rsidRPr="00A1677A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153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3412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Содержание резервного подвижного состава (дизель-поезда и автомотрисы)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20"/>
                <w:lang w:eastAsia="en-US"/>
              </w:rPr>
            </w:pPr>
            <w:r w:rsidRPr="00A1677A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127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3506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Содержание резервного подвижного состава (паровозы)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6143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Внеплановый ремонт электровозов, работающих в пассажирском движении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10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6144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Внеплановый ремонт маневровых электровозов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6224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Внеплановый ремонт электропоездов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178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6343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Внеплановый ремонт тепловозов в пассажирском движении, дальнем следовании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6413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Внеплановый ремонт дизель-поездов и автомотрис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rPr>
                <w:sz w:val="20"/>
                <w:lang w:eastAsia="en-US"/>
              </w:rPr>
            </w:pPr>
            <w:r w:rsidRPr="00A1677A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6503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Внеплановый ремонт паровозов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316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9024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пассажирским хозяйством для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57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9025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пассажирским хозяйством для других хозяйств, кроме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31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9026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пассажирским хозяйством для других хозяйств, кроме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21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9027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пассажирским хозяйством для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82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9271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коммерческой работы в сфере грузовых перевозок для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76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9272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коммерческой работы в сфере грузовых перевозок для других хозяйств, кроме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408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9273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хозяйством коммерческой работы в сфере грузовых перевозок для других хозяйств, кроме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57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9274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хозяйством коммерческой работы в сфере грузовых перевозок для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3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9360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перевозок для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57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9361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коммерческой работы в сфере грузовых перевозок для других хозяйств, кроме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31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9362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хозяйством перевозок для других хозяйств, кроме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25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9363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хозяйством перевозок для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31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9424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локомотивным хозяйством для других хозяйств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22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9425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локомотивным хозяйством для других хозяйств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5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9476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вагонным хозяйством для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57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9477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вагонным хозяйством для других хозяйств, кроме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31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9478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вагонным хозяйством для других хозяйств, кроме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25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9479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вагонным хозяйством для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34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9480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пути для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31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9481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пути для других хозяйств, кроме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28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9482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пути для других хозяйств, кроме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9483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пути для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408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9694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гражданских сооружений, водоснабжения и водоотведения для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433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9695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гражданских сооружений, водоснабжения и водоотведения для других хозяйств, кроме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408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9696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гражданских сооружений, водоснабжения и водоотведения для других хозяйств, кроме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82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9697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гражданских сооружений, водоснабжения и водоотведения для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57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9563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автоматики и телемеханики для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82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9564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автоматики и телемеханики для других хозяйств, кроме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57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9565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автоматики и телемеханики для других хозяйств, кроме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31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9566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автоматики и телемеханики для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8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9601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связи для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31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9602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связи для других хозяйств, кроме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21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9603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связи для других хозяйств, кроме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25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9610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связи для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57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9690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корпоративной информатизации для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82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9691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корпоративной информатизации для других хозяйств, кроме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57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9692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корпоративной информатизации для других хозяйств, кроме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31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9693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корпоративной информатизации для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82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9557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электрификации и электроснабжения для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408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9558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электрификации и электроснабжения для других хозяйств, кроме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82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9559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электрификации и электроснабжения для других хозяйств, кроме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57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9570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электрификации и электроснабжения для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31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9811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"Промышленные предприятия" для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82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9812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"Промышленные предприятия" для других хозяйств, кроме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57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9813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"Промышленные предприятия" для других хозяйств, кроме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24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9814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"Промышленные предприятия" для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8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2549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Амортизация машин и механизмов, занятых на капитальных видах ремонта контактной сети и линий электропередачи, расположенных на опорах контактной сети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24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7509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Научно-исследовательские и опытно-конструкторские работы (пассажирское хозяйство)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8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7511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Научно-исследовательские и опытно-конструкторские работы (локомотивное хозяйство)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7512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Научно-исследовательские и опытно-конструкторские работы (вагонное хозяйство)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60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7513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Научно-исследовательские и опытно-конструкторские работы (хозяйство пути)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9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7514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Научно-исследовательские и опытно-конструкторские работы (хозяйство корпоративной информатизации)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6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7515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Научно-исследовательские и опытно-конструкторские работы (хозяйство электрификации и электроснабжения)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5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1012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Погрузочно-разгрузочные работы, осуществляемые для структурных подразделений железнодорожного транспорта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6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3102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Работа электровозов в хозяйственном движении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60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3302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Работа тепловозов в хозяйственном движении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7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3108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Работа электровозов в дальнем следовании (в т.ч. электроэнергия на тягу)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280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3209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Работа электропоездов в дальнем следовании (в т.ч. электроэнергия на тягу)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2029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Наружное освещение парков железнодорожных станций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60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3219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Работа электропоездов в хозяйственном движении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60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3220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Обслуживание электропоездов в хозяйственном движении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60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3221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Амортизация электропоездов, работающих в хозяйственном движении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6345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Внеплановый ремонт маневровых тепловозов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A1677A" w:rsidTr="00A1677A">
        <w:trPr>
          <w:trHeight w:val="357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9871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структурными подразделениями прочих хозяйств для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408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9872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структурными подразделениями прочих хозяйств для других хозяйств, кроме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82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9873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структурными подразделениями прочих хозяйств для других хозяйств, кроме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66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9874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структурными подразделениями прочих хозяйств для локомотивного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количество перевезенных пассажиров в дальнем следовании в вагонах общих, плацкартных, купе и СВ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2222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Амортизация объектов генерации тепловой энергии, водоснабжения и водоотведения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A1677A" w:rsidTr="00A1677A">
        <w:trPr>
          <w:trHeight w:val="31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2223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Капитальный ремонт объектов генерации тепловой энергии, водоснабжения и водоотведения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пассажирском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пассажирском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скором поезде в международном/межгосударственном сообщении в локомотивной тяге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во внутригосударственном сообщении в локомотивной тяге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 xml:space="preserve"> вагоно-км общих, плацкартных, купе и СВ в дальнем следовании в скоростном поезде в международном/межгосударственном сообщении в локомотивной тяге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 в скоростном поезде, во внутригосударственном сообщении, в моторвагонной тяге в вагонах 1 класса, 2 класса, 3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eastAsia="en-US"/>
              </w:rPr>
            </w:pPr>
            <w:r w:rsidRPr="00A1677A">
              <w:rPr>
                <w:sz w:val="18"/>
                <w:szCs w:val="18"/>
                <w:lang w:eastAsia="en-US"/>
              </w:rPr>
              <w:t>доли доходов, полученных от перевозки пассажиров, в скоростном поезде, в международном сообщении, в моторвагонной тяге в вагонах 1 класса, 2 класса, 3 класса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A1677A" w:rsidRDefault="00C50E56" w:rsidP="00A167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A1677A">
              <w:rPr>
                <w:sz w:val="18"/>
                <w:szCs w:val="18"/>
                <w:lang w:val="en-US" w:eastAsia="en-US"/>
              </w:rPr>
              <w:t>+</w:t>
            </w:r>
          </w:p>
        </w:tc>
      </w:tr>
    </w:tbl>
    <w:p w:rsidR="00C50E56" w:rsidRPr="00E50DBA" w:rsidRDefault="00C50E56">
      <w:pPr>
        <w:jc w:val="center"/>
        <w:rPr>
          <w:b/>
          <w:bCs/>
          <w:szCs w:val="28"/>
        </w:rPr>
        <w:sectPr w:rsidR="00C50E56" w:rsidRPr="00E50DBA" w:rsidSect="00AA413A">
          <w:pgSz w:w="23814" w:h="16840" w:orient="landscape" w:code="8"/>
          <w:pgMar w:top="1077" w:right="1077" w:bottom="902" w:left="1077" w:header="720" w:footer="720" w:gutter="0"/>
          <w:cols w:space="720"/>
          <w:docGrid w:linePitch="360"/>
        </w:sectPr>
      </w:pPr>
    </w:p>
    <w:p w:rsidR="00C50E56" w:rsidRPr="00E50DBA" w:rsidRDefault="00C50E56">
      <w:pPr>
        <w:jc w:val="center"/>
        <w:rPr>
          <w:b/>
          <w:bCs/>
          <w:szCs w:val="28"/>
        </w:rPr>
      </w:pPr>
    </w:p>
    <w:p w:rsidR="00C50E56" w:rsidRDefault="00C50E56" w:rsidP="006A74BC">
      <w:pPr>
        <w:pStyle w:val="Heading1"/>
        <w:spacing w:before="0" w:after="0"/>
        <w:jc w:val="center"/>
        <w:rPr>
          <w:rFonts w:ascii="Times New Roman" w:hAnsi="Times New Roman"/>
          <w:kern w:val="0"/>
          <w:sz w:val="28"/>
          <w:szCs w:val="28"/>
        </w:rPr>
      </w:pPr>
      <w:bookmarkStart w:id="8" w:name="_Toc211855613"/>
      <w:r>
        <w:rPr>
          <w:rFonts w:ascii="Times New Roman" w:hAnsi="Times New Roman"/>
          <w:kern w:val="0"/>
          <w:sz w:val="28"/>
          <w:szCs w:val="28"/>
        </w:rPr>
        <w:t>4. Р</w:t>
      </w:r>
      <w:r w:rsidRPr="006A74BC">
        <w:rPr>
          <w:rFonts w:ascii="Times New Roman" w:hAnsi="Times New Roman"/>
          <w:kern w:val="0"/>
          <w:sz w:val="28"/>
          <w:szCs w:val="28"/>
        </w:rPr>
        <w:t xml:space="preserve">аспределение расходов от пассажирских перевозок в дальнем </w:t>
      </w:r>
    </w:p>
    <w:p w:rsidR="00C50E56" w:rsidRDefault="00C50E56" w:rsidP="006A74BC">
      <w:pPr>
        <w:pStyle w:val="Heading1"/>
        <w:spacing w:before="0" w:after="0"/>
        <w:jc w:val="center"/>
        <w:rPr>
          <w:rFonts w:ascii="Times New Roman" w:hAnsi="Times New Roman"/>
          <w:kern w:val="0"/>
          <w:sz w:val="28"/>
          <w:szCs w:val="28"/>
        </w:rPr>
      </w:pPr>
      <w:r w:rsidRPr="006A74BC">
        <w:rPr>
          <w:rFonts w:ascii="Times New Roman" w:hAnsi="Times New Roman"/>
          <w:kern w:val="0"/>
          <w:sz w:val="28"/>
          <w:szCs w:val="28"/>
        </w:rPr>
        <w:t>следовании по тарифным составляющим</w:t>
      </w:r>
      <w:bookmarkEnd w:id="8"/>
      <w:r w:rsidRPr="006A74BC">
        <w:rPr>
          <w:rFonts w:ascii="Times New Roman" w:hAnsi="Times New Roman"/>
          <w:kern w:val="0"/>
          <w:sz w:val="28"/>
          <w:szCs w:val="28"/>
        </w:rPr>
        <w:t xml:space="preserve"> </w:t>
      </w:r>
    </w:p>
    <w:p w:rsidR="00C50E56" w:rsidRPr="006A74BC" w:rsidRDefault="00C50E56" w:rsidP="006A74BC"/>
    <w:p w:rsidR="00C50E56" w:rsidRPr="00E50DBA" w:rsidRDefault="00C50E56" w:rsidP="006A74BC">
      <w:pPr>
        <w:ind w:firstLine="720"/>
        <w:jc w:val="both"/>
        <w:rPr>
          <w:szCs w:val="28"/>
        </w:rPr>
      </w:pPr>
      <w:r w:rsidRPr="00E50DBA">
        <w:rPr>
          <w:szCs w:val="28"/>
        </w:rPr>
        <w:t>Расходы от пассажирских перевозок распределяются между тарифными составляющими в соответствии с принципами, предусмотренными Порядком ведения раздельного учета расходов, доходов и финансовых результатов по видам деятельности, тарифным составляющим и укрупненным видам работ ОАО «РЖД». В расходах от пассажирских перевозок выделяются следующие составляющие:</w:t>
      </w:r>
    </w:p>
    <w:p w:rsidR="00C50E56" w:rsidRPr="00E50DBA" w:rsidRDefault="00C50E56" w:rsidP="006A74BC">
      <w:pPr>
        <w:ind w:firstLine="720"/>
        <w:jc w:val="both"/>
        <w:rPr>
          <w:szCs w:val="28"/>
        </w:rPr>
      </w:pPr>
      <w:r w:rsidRPr="00E50DBA">
        <w:rPr>
          <w:szCs w:val="28"/>
        </w:rPr>
        <w:t>вагонная;</w:t>
      </w:r>
    </w:p>
    <w:p w:rsidR="00C50E56" w:rsidRPr="00E50DBA" w:rsidRDefault="00C50E56" w:rsidP="006A74BC">
      <w:pPr>
        <w:ind w:firstLine="720"/>
        <w:jc w:val="both"/>
        <w:rPr>
          <w:szCs w:val="28"/>
        </w:rPr>
      </w:pPr>
      <w:r w:rsidRPr="00E50DBA">
        <w:rPr>
          <w:szCs w:val="28"/>
        </w:rPr>
        <w:t>локомотивная;</w:t>
      </w:r>
    </w:p>
    <w:p w:rsidR="00C50E56" w:rsidRPr="00E50DBA" w:rsidRDefault="00C50E56" w:rsidP="006A74BC">
      <w:pPr>
        <w:ind w:firstLine="720"/>
        <w:jc w:val="both"/>
        <w:rPr>
          <w:szCs w:val="28"/>
        </w:rPr>
      </w:pPr>
      <w:r w:rsidRPr="00E50DBA">
        <w:rPr>
          <w:szCs w:val="28"/>
        </w:rPr>
        <w:t>инфраструктурная (в т.ч. вокзальная).</w:t>
      </w:r>
    </w:p>
    <w:p w:rsidR="00C50E56" w:rsidRPr="00E50DBA" w:rsidRDefault="00C50E56" w:rsidP="006A74BC">
      <w:pPr>
        <w:ind w:firstLine="720"/>
        <w:jc w:val="both"/>
        <w:rPr>
          <w:szCs w:val="28"/>
        </w:rPr>
      </w:pPr>
      <w:r w:rsidRPr="00E50DBA">
        <w:rPr>
          <w:szCs w:val="28"/>
        </w:rPr>
        <w:t>Тарифные составляющие в расходах, распределенных между видами услуг, видами сообщений, типами тяги, категориями поездов и типами вагонов, выделяются в соответствии с единым правилом распределения, определенным для каждой статьи расходов от пассажирских перевозок.</w:t>
      </w:r>
    </w:p>
    <w:p w:rsidR="00C50E56" w:rsidRPr="00E50DBA" w:rsidRDefault="00C50E56">
      <w:pPr>
        <w:spacing w:line="360" w:lineRule="auto"/>
        <w:ind w:firstLine="720"/>
        <w:jc w:val="right"/>
        <w:rPr>
          <w:i/>
          <w:szCs w:val="28"/>
        </w:rPr>
      </w:pPr>
      <w:r w:rsidRPr="00E50DBA">
        <w:rPr>
          <w:i/>
          <w:szCs w:val="28"/>
        </w:rPr>
        <w:t>Таблица 4.1.</w:t>
      </w:r>
    </w:p>
    <w:p w:rsidR="00C50E56" w:rsidRPr="00E50DBA" w:rsidRDefault="00C50E56">
      <w:pPr>
        <w:spacing w:line="360" w:lineRule="auto"/>
        <w:ind w:firstLine="720"/>
        <w:jc w:val="center"/>
        <w:rPr>
          <w:b/>
        </w:rPr>
      </w:pPr>
      <w:r w:rsidRPr="00E50DBA">
        <w:rPr>
          <w:b/>
        </w:rPr>
        <w:t>Распределение расходов по тарифным составляющим</w:t>
      </w:r>
    </w:p>
    <w:tbl>
      <w:tblPr>
        <w:tblW w:w="9928" w:type="dxa"/>
        <w:tblInd w:w="103" w:type="dxa"/>
        <w:tblLayout w:type="fixed"/>
        <w:tblLook w:val="00A0"/>
      </w:tblPr>
      <w:tblGrid>
        <w:gridCol w:w="922"/>
        <w:gridCol w:w="3619"/>
        <w:gridCol w:w="1843"/>
        <w:gridCol w:w="708"/>
        <w:gridCol w:w="850"/>
        <w:gridCol w:w="1135"/>
        <w:gridCol w:w="851"/>
      </w:tblGrid>
      <w:tr w:rsidR="00C50E56" w:rsidRPr="006A4CCB" w:rsidTr="006A4CCB">
        <w:trPr>
          <w:trHeight w:val="315"/>
          <w:tblHeader/>
        </w:trPr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bookmarkStart w:id="9" w:name="RANGE!A1:G283"/>
            <w:bookmarkEnd w:id="9"/>
            <w:r w:rsidRPr="006A4CCB">
              <w:rPr>
                <w:b/>
                <w:bCs/>
                <w:sz w:val="18"/>
                <w:szCs w:val="18"/>
                <w:lang w:val="en-US" w:eastAsia="en-US"/>
              </w:rPr>
              <w:t>№ статьи</w:t>
            </w:r>
          </w:p>
        </w:tc>
        <w:tc>
          <w:tcPr>
            <w:tcW w:w="3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6A4CCB">
              <w:rPr>
                <w:b/>
                <w:bCs/>
                <w:sz w:val="18"/>
                <w:szCs w:val="18"/>
                <w:lang w:val="en-US" w:eastAsia="en-US"/>
              </w:rPr>
              <w:t>Наименование статьи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6A4CCB">
              <w:rPr>
                <w:b/>
                <w:bCs/>
                <w:sz w:val="18"/>
                <w:szCs w:val="18"/>
                <w:lang w:val="en-US" w:eastAsia="en-US"/>
              </w:rPr>
              <w:t>Правило распределения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6A4CCB">
              <w:rPr>
                <w:b/>
                <w:bCs/>
                <w:sz w:val="18"/>
                <w:szCs w:val="18"/>
                <w:lang w:val="en-US" w:eastAsia="en-US"/>
              </w:rPr>
              <w:t>Тарифная составляющая</w:t>
            </w:r>
          </w:p>
        </w:tc>
      </w:tr>
      <w:tr w:rsidR="00C50E56" w:rsidRPr="006A4CCB" w:rsidTr="006A4CCB">
        <w:trPr>
          <w:trHeight w:val="480"/>
          <w:tblHeader/>
        </w:trPr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3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Вагонная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Локомотивная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Инфраструктурная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Вокзальная</w:t>
            </w:r>
          </w:p>
        </w:tc>
      </w:tr>
      <w:tr w:rsidR="00C50E56" w:rsidRPr="006A4CCB" w:rsidTr="006A4CCB">
        <w:trPr>
          <w:trHeight w:val="555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6A4CCB" w:rsidRDefault="00C50E56" w:rsidP="006A4CCB">
            <w:pPr>
              <w:rPr>
                <w:b/>
                <w:bCs/>
                <w:sz w:val="18"/>
                <w:szCs w:val="18"/>
                <w:lang w:val="en-US" w:eastAsia="en-US"/>
              </w:rPr>
            </w:pPr>
            <w:r w:rsidRPr="006A4CCB">
              <w:rPr>
                <w:b/>
                <w:bCs/>
                <w:sz w:val="18"/>
                <w:szCs w:val="18"/>
                <w:lang w:val="en-US" w:eastAsia="en-US"/>
              </w:rPr>
              <w:t>Специфические (прямые производственные) расходы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6A4CCB" w:rsidRDefault="00C50E56" w:rsidP="006A4CCB">
            <w:pPr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6A4CCB" w:rsidRDefault="00C50E56" w:rsidP="006A4CCB">
            <w:pPr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6A4CCB" w:rsidRDefault="00C50E56" w:rsidP="006A4CCB">
            <w:pPr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6A4CCB" w:rsidRDefault="00C50E56" w:rsidP="006A4CCB">
            <w:pPr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6A4CCB" w:rsidRDefault="00C50E56" w:rsidP="006A4CCB">
            <w:pPr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6A4CCB" w:rsidTr="006A4CCB">
        <w:trPr>
          <w:trHeight w:val="345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6A4CCB" w:rsidRDefault="00C50E56" w:rsidP="006A4CCB">
            <w:pPr>
              <w:rPr>
                <w:b/>
                <w:bCs/>
                <w:sz w:val="18"/>
                <w:szCs w:val="18"/>
                <w:lang w:eastAsia="en-US"/>
              </w:rPr>
            </w:pPr>
            <w:r w:rsidRPr="006A4CCB">
              <w:rPr>
                <w:b/>
                <w:bCs/>
                <w:sz w:val="18"/>
                <w:szCs w:val="18"/>
                <w:lang w:eastAsia="en-US"/>
              </w:rPr>
              <w:t>Пассажирские перевозки в дальнем следовании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4001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Продажа билетов на поезда дальнего следования во внутригосударственном сообщении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6A4CCB" w:rsidRDefault="00C50E56" w:rsidP="006A4CCB">
            <w:pPr>
              <w:rPr>
                <w:sz w:val="20"/>
                <w:lang w:val="en-US" w:eastAsia="en-US"/>
              </w:rPr>
            </w:pPr>
            <w:r w:rsidRPr="006A4CCB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4002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Продажа билетов в международном сообщении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E56" w:rsidRPr="006A4CCB" w:rsidRDefault="00C50E56" w:rsidP="006A4CCB">
            <w:pPr>
              <w:rPr>
                <w:sz w:val="20"/>
                <w:lang w:val="en-US" w:eastAsia="en-US"/>
              </w:rPr>
            </w:pPr>
            <w:r w:rsidRPr="006A4CCB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6A4CCB" w:rsidTr="006A4CCB">
        <w:trPr>
          <w:trHeight w:val="96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4003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Прием и выдача багажа во внутригосударственном сообщении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Локомотивная составляющая - 11%, Вагонная составляющая - 89%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6A4CCB" w:rsidTr="006A4CCB">
        <w:trPr>
          <w:trHeight w:val="96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4004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Прием и выдача багажа в международном сообщении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Локомотивная составляющая - 11%, Вагонная составляющая - 89%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4005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Сопровождение багажных вагонов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4019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Обслуживание вагонов в пассажирских поездах дальнего следования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4020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Экипировка пассажирских вагонов дальнего следования (за исключением экипировки пассажирских вагонов дальнего следования в пунктах формирования и оборота)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4021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Экипировка пассажирских вагонов дальнего следования в пунктах формирования и оборота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4029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Амортизация пассажирских вагонов дальнего следования, кроме багажных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4031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Амортизация багажных вагонов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4032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Перестановка пассажирских вагонов с одной колеи на другую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4036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Арендные и лизинговые платежи за пассажирские и багажные вагоны в дальнем следовании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4037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Содержание резервного подвижного состава (пассажирские и багажные вагоны в дальнем следовании)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4040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Содержание инвентаря и оборудования пассажирских вагонов дальнего следования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4041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Снабжение поездов постельным бельем, мягким и другим инвентарем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4050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Стирка и ремонт постельного белья и дезинфекция постельных принадлежностей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4060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Курсирование пассажирских вагонов прямого международного сообщения по иностранным железным дорогам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4035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Работа и услуги иностранных железных дорог по перевозке пассажиров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2001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Текущий ремонт зданий, сооружений, оборудования и инвентаря, связанных с пассажирскими перевозками в дальнем следовании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2003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Обслуживание зданий, сооружений и оборудования, связанного с пассажирскими перевозками в дальнем следовании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2005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Техническое обслуживание по программе ТО-1 пассажирских вагонов в пути следования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2031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Прием и отправление поездов на пассажирских станциях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2032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Прием и отправление международных поездов на пограничных пассажирских станциях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2033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Прием и отправление поездов на остальных станциях, включая пограничные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2035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Маневровая работа на пассажирских станциях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2036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Маневровая работа на пограничных станциях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2037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Маневровая работа на остальных станциях, кроме пограничных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2040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Обслуживание зданий и сооружений и содержание оборудования и инвентаря хозяйства перевозок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2101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Текущее содержание пути и постоянных устройств (главные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2101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Текущее содержание пути и постоянных устройств (станционные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2102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Одиночная смена материалов верхнего строения пути, пополнение и замена балласта (главные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2102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Одиночная смена материалов верхнего строения пути, пополнение и замена балласта (станционные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2103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Охрана пути, переездов и искусственных сооружений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2104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Содержание искусственных сооружений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2105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Содержание защитных лесонасаждений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2106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Работы по снего-, водо- и пескоборьбе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2109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Прочие работы по хозяйству пути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2110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Капитальные виды ремонта верхнего строения пути (главные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2110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Капитальные виды ремонта верхнего строения пути (станционные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2111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Капитальные виды ремонта земляного полотна и искусственных сооружений (главные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2111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Капитальные виды ремонта земляного полотна и искусственных сооружений (станционные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2113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Капитальный ремонт защитных лесонасаждений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2114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машин и механизмов, занятых на капитальных видах ремонта пути (главные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2114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машин и механизмов, занятых на капитальных видах ремонта пути (станционные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2115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Амортизация верхнего строения пути (главные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2115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Амортизация верхнего строения пути (станционные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2116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Амортизация земляного полотна и искусственных сооружений (главные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2116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Амортизация земляного полотна и искусственных сооружений (станционные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2118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Амортизация защитных лесонасаждений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2119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Амортизация машин и механизмов, занятых на капитальных видах ремонта пути (главные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2119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Амортизация машин и механизмов, занятых на капитальных видах ремонта пути (станционные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2130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Работы по сварке и шлифовке рельсов (главные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2130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Работы по сварке и шлифовке рельсов (станционные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2131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Текущий ремонт основных средств рельсосварочных поездов (главные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2131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Текущий ремонт основных средств рельсосварочных поездов (станционные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2132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основных средств рельсосварочных поездов (главные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2132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основных средств рельсосварочных поездов (станционные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2133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Амортизация основных средств рельсосварочных и рельсошлифовальных поездов (главные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2133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Амортизация основных средств рельсосварочных и рельсошлифовальных поездов (станционные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2202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Текущий ремонт зданий и сооружений, связанных с перевозками пассажиров в дальнем следовании и находящихся на балансе дистанций гражданских сооружений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2204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Текущий ремонт производственных зданий и сооружений хозяйства перевозок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2205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Текущий ремонт производственных зданий и сооружений хозяйства автоматики и телемеханики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2206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Текущий ремонт производственных зданий и сооружений остальных хозяйств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2220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Обслуживание, содержание и ремонт объектов водоснабжения и водоотведения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2221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Обслуживание, содержание и ремонт объектов генерации тепловой энергии (котельных и др.)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2302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Техническое обслуживание устройств автоблокировки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2303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Техническое обслуживание устройств диспетчерской централизации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2304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Техническое обслуживание электрической централизации стрелок и светофоров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2305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Техническое обслуживание систем автоматического контроля подвижного состава на ходу поезда (ДИСК, КТСМ)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2306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Техническое обслуживание приборов железнодорожной автоматики и телемеханики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2307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Техническое обслуживание устройств полуавтоматической блокировки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2308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Техническое обслуживание прочих средств железнодорожной автоматики и телемеханики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2312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Капитальный ремонт устройств автоблокировки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2314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устройств электрической централизации стрелок и светофоров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2315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систем автоматического контроля подвижного состава на ходу поезда (ДИСК, КТСМ)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2318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прочих средств железнодорожной автоматики и телемеханики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2319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Амортизация средств железнодорожной автоматики, устройств сигнализации, централизации и блокировки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2401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Техническое обслуживание устройств по обслуживанию пассажиров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2402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Техническое обслуживание радиостанций, радиоузлов и усилителей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2403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Техническое обслуживание устройств, аппаратуры и сооружений радиорелейной связи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2404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Техническое обслуживание телевизионных промышленных установок, телевизионных и широковещательных радиоприемников и радиоточек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2405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Техническое обслуживание и эксплуатация аппаратуры телеграфных станций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2406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Техническое обслуживание и эксплуатация телефонных станций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2407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Техническое обслуживание систем оперативно-технологической связи и связи совещаний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2408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Техническое обслуживание систем передачи на воздушных, кабельных и волоконно-оптических линиях связи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2409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Техническое обслуживание воздушных, кабельных и волоконно-оптических линий связи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2410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Затраты по оплате счетов за пользование соединительными линиями связи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2411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Техническое обслуживание устройств спутниковой связи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2412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Техническое обслуживание приборов железнодорожной связи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2413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Техническое обслуживание и текущий ремонт средств вычислительной техники, сетей передачи данных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2414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Техническое обслуживание прочих устройств железнодорожной связи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2415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систем оперативно-технологической связи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2416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средств железнодорожной радиосвязи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2417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устройств по обслуживанию пассажиров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2418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прочих средств связи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2419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Амортизация систем оперативно-технологической связи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2420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Амортизация средств железнодорожной радиосвязи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2421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Амортизация устройств по обслуживанию пассажиров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2422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Амортизация прочих средств связи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2585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Текущее обслуживание и текущий ремонт средств вычислительной техники, сети передачи данных, инженерного оборудования и АСУ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2586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Текущее обслуживание и текущий ремонт системы управления пассажирскими перевозками «Экспресс-3» и билетно-кассового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2587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Амортизация средств вычислительной техники, сети передачи данных, инженерного оборудования и АСУ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2588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 xml:space="preserve">Амортизация системы управления пассажирскими перевозками «Экспресс-3» и билетно-кассового оборудования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2589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средств вычислительной техники, сети передачи данных, инженерного оборудования и АСУ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2590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 xml:space="preserve">Капитальный ремонт системы управления пассажирскими перевозками «Экспресс-3» и билетно-кассового оборудования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96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2520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Техническое обслуживание и текущий ремонт линий электропередачи (за исключением расположенных на опорах контактной сети, а также высоковольтных линий автоблокировки и диспетчерской централизации, расположенных на отдельно стоящих опорах)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2522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Техническое обслуживание и текущий ремонт высоковольтных линий автоблокировки и диспетчерской централизации, расположенных на отдельно стоящих опорах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2524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Техническое обслуживание и текущий ремонт контактной сети и линий электропередачи, расположенных на опорах контактной сети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2526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Техническое обслуживание, текущий ремонт и испытания тяговых подстанций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2528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Техническое обслуживание, текущий ремонт и испытания пунктов параллельного соединения и постов секционирования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2530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Техническое обслуживание и текущий ремонт устройств наружного освещения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2532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Техническое обслуживание и текущий ремонт трансформаторных подстанций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2534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Техническое обслуживание и текущий ремонт электростанций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2544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Капитальный ремонт тяговых подстанций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2546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пунктов параллельного соединения и постов секционирования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2548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контактной сети и линий электропередачи, расположенных на опорах контактной сети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2550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Капитальный ремонт электростанций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2552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Капитальный ремонт трансформаторных подстанций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96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2554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линий электропередачи (за исключением расположенных на опорах контактной сети, а также высоковольтных линий автоблокировки и диспетчерской централизации, расположенных на отдельно стоящих опорах)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2556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высоковольтных линий автоблокировки и диспетчерской централизации, расположенных на отдельно стоящих опорах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2566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Амортизация тяговых подстанций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2568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Амортизация пунктов параллельного соединения и постов секционирования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2570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Амортизация высоковольтных линий автоблокировки и диспетчерской централизации, расположенных на отдельно стоящих опорах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2572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Амортизация трансформаторных подстанций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2574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Амортизация электростанций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2576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Амортизация устройств наружного освещения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96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2578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Амортизация линий электропередачи (за исключением расположенных на опорах контактной сети, а также высоковольтных линий автоблокировки и диспетчерской централизации, расположенных на отдельно стоящих опорах)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2580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Амортизация высоковольтных линий автоблокировки и диспетчерской централизации, расположенных на отдельно стоящих опорах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2601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Содержание восстановительных поездов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3110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Работа электровозов в дальнем следовании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3112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Работа электровозов на маневрах в пассажирском движении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3113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Экипировка электровозов, работающих в дальнем следовании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3115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Амортизация электровозов, работающих в пассажирском движении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3116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Экипировка маневровых электровозов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3117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Амортизация маневровых электровозов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3201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Работа электропоездов в дальнем следовании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3203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Обслуживание электропоездов, работающих в дальнем следовании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3205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Уборка электропоездов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3206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Амортизация электропоездов, работающих в дальнем следовании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3310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Работа тепловозов в дальнем следовании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3312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Работа тепловозов на маневрах в пассажирском движении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3313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Экипировка тепловозов, работающих в дальнем следовании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3315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Амортизация тепловозов, работающих в пассажирском движении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3316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Экипировка маневровых тепловозов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3317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Амортизация маневровых тепловозов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3401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Работа дизель-поездов и автомотрис в дальнем следовании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3403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Обслуживание вагонов в дизель-поездах и автомотрисах, работающих в дальнем следовании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3405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Экипировка и уборка дизель-поездов и автомотрис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3406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Амортизация дизель-поездов и автомотрис, работающих в дальнем следовании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3502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Работа паровозов в пассажирском движении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3503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Работа паровозов на маневрах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3504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Экипировка паровозов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3505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Амортизация паровозов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6601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Техническое обслуживание по программе ТО-1 в пунктах формирования и оборота и текущий отцепочный ремонт пассажирских вагонов, курсирующих в дальнем следовании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6603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Техническое обслуживание по программам ТО-2 пассажирских вагонов, курсирующих в дальнем следовании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6605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Техническое обслуживание по программе ТО-3 пассажирских вагонов, курсирующих в дальнем следовании во внутригосударственном сообщении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6607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Деповской ремонт пассажирских вагонов (кроме багажных), курсирующих в дальнем следовании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6609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Деповской ремонт багажных вагонов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6610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пассажирских вагонов (кроме багажных), курсирующих в дальнем следовании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6612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Капитальный ремонт багажных вагонов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6105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Техническое обслуживание электровозов, работающих в пассажирском движении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6106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Текущие виды ремонта электровозов, работающих в пассажирском движении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6107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Капитальные виды ремонта электровозов, работающих в пассажирском движении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6109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Техническое обслуживание маневровых электровозов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6110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Текущие виды ремонта маневровых электровозов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6111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Капитальные виды ремонта маневровых электровозов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6201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Техническое обслуживание электропоездов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6202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Текущие виды ремонта электропоездов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6203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Капитальные виды ремонта электропоездов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6305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Техническое обслуживание тепловозов, работающих в пассажирском движении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6306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Текущие виды ремонта тепловозов, работающих в пассажирском движении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6307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Капитальные виды ремонта тепловозов, работающих в пассажирском движении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6309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Техническое обслуживание маневровых тепловозов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6310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Текущие виды ремонта маневровых тепловозов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6311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Капитальные виды ремонта маневровых тепловозов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6401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Техническое обслуживание дизель-поездов и автомотрис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6402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Текущие виды ремонта дизель-поездов и автомотрис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6403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 xml:space="preserve"> Капитальные виды ремонта дизель-поездов и автомотрис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6501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Подъемочный и промывочный ремонт, профилактический осмотр паровозов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6502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Капитальные виды ремонта паровозов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6640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пассажирских вагонов на заводах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6641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багажных вагонов на заводах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6152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Капитальные виды ремонта на заводах электровозов, работающих в пассажирском движении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6154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Капитальные виды ремонта маневровых электровозов на заводах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6220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Капитальные виды ремонта электропоездов на заводах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6352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Капитальные виды ремонта на заводах тепловозов, работающих в пассажирском движении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6354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Капитальные виды ремонта маневровых тепловозов на заводах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6420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Капитальные виды ремонта дизель-поездов и автомотрис на заводах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6510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Капитальные виды ремонта паровозов на заводах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9805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Ремонт путевой техники на заводах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2140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Арендные и лизинговые платежи за путевую технику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3147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Арендные и лизинговые платежи за электровозы, работающие в пассажирском движении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3148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Арендные и лизинговые платежи за маневровые электровозы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3155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Содержание резервного подвижного состава (пассажирские электровозы)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3156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Содержание резервного подвижного состава (маневровые электровозы)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3213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Арендные и лизинговые платежи за электропоезда в дальнем следовании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3214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Содержание резервного подвижного состава (электропоезда)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3343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Арендные и лизинговые платежи за тепловозы, работающие в пассажирском движении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3344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Арендные и лизинговые платежи за маневровые тепловозы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3346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Содержание резервного подвижного состава (тепловозы в  пассажирском движении)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3347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Содержание резервного подвижного состава (маневровые тепловозы)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3411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Арендные и лизинговые платежи за дизель-поезда и автомотрисы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3412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Содержание резервного подвижного состава (дизель-поезда и автомотрисы)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3506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Содержание резервного подвижного состава (паровозы)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6143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Внеплановый ремонт электровозов, работающих в пассажирском движении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6144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Внеплановый ремонт маневровых электровозов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6224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Внеплановый ремонт электропоездов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6343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Внеплановый ремонт тепловозов в пассажирском движении, дальнем следовании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6413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Внеплановый ремонт дизель-поездов и автомотрис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6503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Внеплановый ремонт паровозов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9024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пассажирским хозяйством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9025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пассажирским хозяйством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9026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пассажирским хозяйством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9027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пассажирским хозяйством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9271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коммерческой работы в сфере грузовых перевозок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96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9272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коммерческой работы в сфере грузовых перевозок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9273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хозяйством коммерческой работы в сфере грузовых перевозок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9274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хозяйством коммерческой работы в сфере грузовых перевозок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9360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перевозок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96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9361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коммерческой работы в сфере грузовых перевозок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9362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хозяйством перевозок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9363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хозяйством перевозок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9424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локомотивным хозяйством для других хозяйств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9425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локомотивным хозяйством для других хозяйств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9476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вагонным хозяйством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9477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вагонным хозяйством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9478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вагонным хозяйством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9479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вагонным хозяйством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9480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пути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9481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пути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9482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пути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9483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пути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96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9694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гражданских сооружений, водоснабжения и водоотведения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96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9695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гражданских сооружений, водоснабжения и водоотведения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9696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гражданских сооружений, водоснабжения и водоотведения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9697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гражданских сооружений, водоснабжения и водоотведения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9563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автоматики и телемеханики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9564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автоматики и телемеханики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9565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автоматики и телемеханики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9566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автоматики и телемеханики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9601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связи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9602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связи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9603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связи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9610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связи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9690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корпоративной информатизации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9691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корпоративной информатизации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9692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корпоративной информатизации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9693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корпоративной информатизации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9557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электрификации и электроснабжения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96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9558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электрификации и электроснабжения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9559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электрификации и электроснабжения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9570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электрификации и электроснабжения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9811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"Промышленные предприятия"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96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9812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хозяйством "Промышленные предприятия"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9813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"Промышленные предприятия"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9814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хозяйством "Промышленные предприятия"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2549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Амортизация машин и механизмов, занятых на капитальных видах ремонта контактной сети и линий электропередачи, расположенных на опорах контактной сети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7509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Научно-исследовательские и опытно-конструкторские работы (пассажирское хозяйство)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7511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Научно-исследовательские и опытно-конструкторские работы (локомотивное хозяйство)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7512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Научно-исследовательские и опытно-конструкторские работы (вагонное хозяйство)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7513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Научно-исследовательские и опытно-конструкторские работы (хозяйство пути)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7514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Научно-исследовательские и опытно-конструкторские работы (хозяйство корпоративной информатизации)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7515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Научно-исследовательские и опытно-конструкторские работы (хозяйство электрификации и электроснабжения)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1012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Погрузочно-разгрузочные работы, осуществляемые для структурных подразделений железнодорожного транспорта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3102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Работа электровозов в хозяйственном движении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3302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Работа тепловозов в хозяйственном движении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3108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Работа электровозов в дальнем следовании (в т.ч. электроэнергия на тягу)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3209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Работа электропоездов в дальнем следовании (в т.ч. электроэнергия на тягу)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2029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Наружное освещение парков железнодорожных станций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3219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Работа электропоездов в хозяйственном движении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3220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Обслуживание электропоездов в хозяйственном движении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3221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Амортизация электропоездов, работающих в хозяйственном движении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 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6345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Внеплановый ремонт маневровых тепловозов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9871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структурными подразделениями прочих хозяйств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96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9872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Обслуживание и текущий ремонт зданий, сооружений и инвентаря производственного назначения, выполняемые структурными подразделениями прочих хозяйств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9873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 структурными подразделениями прочих хозяйств для других хозяйств, кроме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72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9874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основных средств производственного назначения, выполняемый структурными подразделениями прочих хозяйств для локомотивного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2222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Амортизация объектов генерации тепловой энергии, водоснабжения и водоотведения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  <w:tr w:rsidR="00C50E56" w:rsidRPr="006A4CCB" w:rsidTr="006A4CCB">
        <w:trPr>
          <w:trHeight w:val="48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2223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rPr>
                <w:sz w:val="18"/>
                <w:szCs w:val="18"/>
                <w:lang w:eastAsia="en-US"/>
              </w:rPr>
            </w:pPr>
            <w:r w:rsidRPr="006A4CCB">
              <w:rPr>
                <w:sz w:val="18"/>
                <w:szCs w:val="18"/>
                <w:lang w:eastAsia="en-US"/>
              </w:rPr>
              <w:t>Капитальный ремонт объектов генерации тепловой энергии, водоснабжения и водоотведения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прямое полное отнесение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6A4CCB" w:rsidRDefault="00C50E56" w:rsidP="006A4CCB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6A4CCB">
              <w:rPr>
                <w:sz w:val="18"/>
                <w:szCs w:val="18"/>
                <w:lang w:val="en-US" w:eastAsia="en-US"/>
              </w:rPr>
              <w:t xml:space="preserve">  </w:t>
            </w:r>
          </w:p>
        </w:tc>
      </w:tr>
    </w:tbl>
    <w:p w:rsidR="00C50E56" w:rsidRPr="00E50DBA" w:rsidRDefault="00C50E56" w:rsidP="00CC4C31">
      <w:pPr>
        <w:spacing w:line="360" w:lineRule="auto"/>
        <w:rPr>
          <w:b/>
        </w:rPr>
      </w:pPr>
    </w:p>
    <w:p w:rsidR="00C50E56" w:rsidRPr="006A74BC" w:rsidRDefault="00C50E56">
      <w:pPr>
        <w:pStyle w:val="Heading1"/>
        <w:spacing w:after="240"/>
        <w:jc w:val="center"/>
        <w:rPr>
          <w:rFonts w:ascii="Times New Roman" w:hAnsi="Times New Roman"/>
          <w:caps/>
          <w:kern w:val="0"/>
          <w:sz w:val="28"/>
          <w:szCs w:val="28"/>
        </w:rPr>
      </w:pPr>
      <w:bookmarkStart w:id="10" w:name="_Toc211855614"/>
      <w:r w:rsidRPr="006A74BC">
        <w:rPr>
          <w:rFonts w:ascii="Times New Roman" w:hAnsi="Times New Roman"/>
          <w:kern w:val="0"/>
          <w:sz w:val="28"/>
          <w:szCs w:val="28"/>
        </w:rPr>
        <w:t xml:space="preserve">5. </w:t>
      </w:r>
      <w:r>
        <w:rPr>
          <w:rFonts w:ascii="Times New Roman" w:hAnsi="Times New Roman"/>
          <w:kern w:val="0"/>
          <w:sz w:val="28"/>
          <w:szCs w:val="28"/>
        </w:rPr>
        <w:t>О</w:t>
      </w:r>
      <w:r w:rsidRPr="006A74BC">
        <w:rPr>
          <w:rFonts w:ascii="Times New Roman Bold" w:hAnsi="Times New Roman Bold"/>
          <w:kern w:val="0"/>
          <w:sz w:val="28"/>
          <w:szCs w:val="28"/>
        </w:rPr>
        <w:t>тчетн</w:t>
      </w:r>
      <w:r w:rsidRPr="006A74BC">
        <w:rPr>
          <w:rFonts w:ascii="Times New Roman" w:hAnsi="Times New Roman"/>
          <w:kern w:val="0"/>
          <w:sz w:val="28"/>
          <w:szCs w:val="28"/>
        </w:rPr>
        <w:t>ая</w:t>
      </w:r>
      <w:r w:rsidRPr="006A74BC">
        <w:rPr>
          <w:rFonts w:ascii="Times New Roman Bold" w:hAnsi="Times New Roman Bold"/>
          <w:kern w:val="0"/>
          <w:sz w:val="28"/>
          <w:szCs w:val="28"/>
        </w:rPr>
        <w:t xml:space="preserve"> форм</w:t>
      </w:r>
      <w:r w:rsidRPr="006A74BC">
        <w:rPr>
          <w:rFonts w:ascii="Times New Roman" w:hAnsi="Times New Roman"/>
          <w:kern w:val="0"/>
          <w:sz w:val="28"/>
          <w:szCs w:val="28"/>
        </w:rPr>
        <w:t>а</w:t>
      </w:r>
      <w:r w:rsidRPr="006A74BC">
        <w:rPr>
          <w:rFonts w:ascii="Times New Roman Bold" w:hAnsi="Times New Roman Bold"/>
          <w:kern w:val="0"/>
          <w:sz w:val="28"/>
          <w:szCs w:val="28"/>
        </w:rPr>
        <w:t xml:space="preserve"> о структуре расходов </w:t>
      </w:r>
      <w:r>
        <w:rPr>
          <w:rFonts w:ascii="Times New Roman" w:hAnsi="Times New Roman"/>
          <w:kern w:val="0"/>
          <w:sz w:val="28"/>
          <w:szCs w:val="28"/>
        </w:rPr>
        <w:t>ОАО</w:t>
      </w:r>
      <w:r w:rsidRPr="006A74BC">
        <w:rPr>
          <w:rFonts w:ascii="Times New Roman" w:hAnsi="Times New Roman"/>
          <w:kern w:val="0"/>
          <w:sz w:val="28"/>
          <w:szCs w:val="28"/>
        </w:rPr>
        <w:t> </w:t>
      </w:r>
      <w:r w:rsidRPr="006A74BC">
        <w:rPr>
          <w:rFonts w:ascii="Times New Roman Bold" w:hAnsi="Times New Roman Bold"/>
          <w:kern w:val="0"/>
          <w:sz w:val="28"/>
          <w:szCs w:val="28"/>
        </w:rPr>
        <w:t>«</w:t>
      </w:r>
      <w:r>
        <w:rPr>
          <w:rFonts w:ascii="Times New Roman" w:hAnsi="Times New Roman"/>
          <w:kern w:val="0"/>
          <w:sz w:val="28"/>
          <w:szCs w:val="28"/>
        </w:rPr>
        <w:t>РЖД</w:t>
      </w:r>
      <w:r w:rsidRPr="006A74BC">
        <w:rPr>
          <w:rFonts w:ascii="Times New Roman Bold" w:hAnsi="Times New Roman Bold"/>
          <w:kern w:val="0"/>
          <w:sz w:val="28"/>
          <w:szCs w:val="28"/>
        </w:rPr>
        <w:t xml:space="preserve">» </w:t>
      </w:r>
      <w:r w:rsidRPr="006A74BC">
        <w:rPr>
          <w:rFonts w:ascii="Times New Roman" w:hAnsi="Times New Roman"/>
          <w:kern w:val="0"/>
          <w:sz w:val="28"/>
          <w:szCs w:val="28"/>
        </w:rPr>
        <w:t xml:space="preserve">от пассажирских перевозок в дальнем следовании </w:t>
      </w:r>
      <w:r w:rsidRPr="006A74BC">
        <w:rPr>
          <w:rFonts w:ascii="Times New Roman Bold" w:hAnsi="Times New Roman Bold"/>
          <w:kern w:val="0"/>
          <w:sz w:val="28"/>
          <w:szCs w:val="28"/>
        </w:rPr>
        <w:t>в регулируемом (естественно-монопольном) и нерегулируемом (конкурентном) секторах</w:t>
      </w:r>
      <w:bookmarkEnd w:id="10"/>
    </w:p>
    <w:p w:rsidR="00C50E56" w:rsidRPr="00E50DBA" w:rsidRDefault="00C50E56" w:rsidP="006A74BC">
      <w:pPr>
        <w:ind w:firstLine="720"/>
        <w:jc w:val="both"/>
      </w:pPr>
      <w:r w:rsidRPr="00E50DBA">
        <w:t xml:space="preserve">Отчет о структуре расходов ОАО «РЖД» от пассажирских перевозок в регулируемом (естественно-монопольном) и нерегулируемом (конкурентном) секторах формируется на уровне ОАО «РЖД» на основе результатов распределения расходов согласно </w:t>
      </w:r>
      <w:r>
        <w:t>г</w:t>
      </w:r>
      <w:r w:rsidRPr="00E50DBA">
        <w:t xml:space="preserve">лаве 4 и </w:t>
      </w:r>
      <w:r>
        <w:t>г</w:t>
      </w:r>
      <w:r w:rsidRPr="00E50DBA">
        <w:t>лаве 5 настоящей методики.</w:t>
      </w:r>
    </w:p>
    <w:p w:rsidR="00C50E56" w:rsidRPr="00E50DBA" w:rsidRDefault="00C50E56">
      <w:pPr>
        <w:spacing w:line="360" w:lineRule="auto"/>
        <w:ind w:firstLine="720"/>
        <w:jc w:val="both"/>
      </w:pPr>
      <w:r w:rsidRPr="00E50DBA">
        <w:t>В таблице 5.1. представлена форма данного отчета.</w:t>
      </w:r>
    </w:p>
    <w:p w:rsidR="00C50E56" w:rsidRPr="00E50DBA" w:rsidRDefault="00C50E56">
      <w:pPr>
        <w:spacing w:line="360" w:lineRule="auto"/>
        <w:ind w:firstLine="720"/>
        <w:jc w:val="right"/>
        <w:rPr>
          <w:i/>
          <w:szCs w:val="28"/>
        </w:rPr>
      </w:pPr>
      <w:r w:rsidRPr="00E50DBA">
        <w:rPr>
          <w:i/>
          <w:szCs w:val="28"/>
        </w:rPr>
        <w:t>Таблица 5.1.</w:t>
      </w:r>
    </w:p>
    <w:p w:rsidR="00C50E56" w:rsidRDefault="00C50E56" w:rsidP="006A74BC">
      <w:pPr>
        <w:jc w:val="center"/>
        <w:rPr>
          <w:b/>
        </w:rPr>
      </w:pPr>
      <w:r w:rsidRPr="00E50DBA">
        <w:rPr>
          <w:b/>
        </w:rPr>
        <w:t>Отчет о структуре расходов ОАО «РЖД» от пассажирских перевозок в дальнем следовании в регулируемом (естественно-монопольном) и нерегулируемом (конкурентном) секторах</w:t>
      </w:r>
    </w:p>
    <w:p w:rsidR="00C50E56" w:rsidRPr="00E50DBA" w:rsidRDefault="00C50E56" w:rsidP="006A74BC">
      <w:pPr>
        <w:jc w:val="center"/>
        <w:rPr>
          <w:b/>
        </w:rPr>
      </w:pPr>
    </w:p>
    <w:tbl>
      <w:tblPr>
        <w:tblW w:w="9842" w:type="dxa"/>
        <w:tblInd w:w="103" w:type="dxa"/>
        <w:tblLook w:val="00A0"/>
      </w:tblPr>
      <w:tblGrid>
        <w:gridCol w:w="939"/>
        <w:gridCol w:w="2745"/>
        <w:gridCol w:w="1757"/>
        <w:gridCol w:w="1701"/>
        <w:gridCol w:w="473"/>
        <w:gridCol w:w="532"/>
        <w:gridCol w:w="565"/>
        <w:gridCol w:w="565"/>
        <w:gridCol w:w="565"/>
      </w:tblGrid>
      <w:tr w:rsidR="00C50E56" w:rsidRPr="00893E44" w:rsidTr="0063243C">
        <w:trPr>
          <w:trHeight w:val="1920"/>
          <w:tblHeader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bookmarkStart w:id="11" w:name="RANGE!A1:I93"/>
            <w:bookmarkEnd w:id="11"/>
            <w:r w:rsidRPr="00893E44">
              <w:rPr>
                <w:b/>
                <w:bCs/>
                <w:sz w:val="20"/>
                <w:lang w:val="en-US" w:eastAsia="en-US"/>
              </w:rPr>
              <w:t>№ строки</w:t>
            </w:r>
          </w:p>
        </w:tc>
        <w:tc>
          <w:tcPr>
            <w:tcW w:w="2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Наименование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Регулируемые/ нерегулируемые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Возмещаемые/ невозмещаемые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 xml:space="preserve">Всего доходы 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Вагонная составляющая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Локомотивная составляющая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Инфраструктурная составляющая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Вокзальная составляющая</w:t>
            </w:r>
          </w:p>
        </w:tc>
      </w:tr>
      <w:tr w:rsidR="00C50E56" w:rsidRPr="00893E44" w:rsidTr="0063243C">
        <w:trPr>
          <w:trHeight w:val="7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10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eastAsia="en-US"/>
              </w:rPr>
              <w:t>Пассажирские перевозки в дальнем следовании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76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20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b/>
                <w:bCs/>
                <w:i/>
                <w:iCs/>
                <w:sz w:val="20"/>
                <w:lang w:val="en-US" w:eastAsia="en-US"/>
              </w:rPr>
            </w:pPr>
            <w:r w:rsidRPr="00893E44">
              <w:rPr>
                <w:b/>
                <w:bCs/>
                <w:i/>
                <w:iCs/>
                <w:sz w:val="20"/>
                <w:lang w:val="en-US" w:eastAsia="en-US"/>
              </w:rPr>
              <w:t>Перевозка пассажиров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528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30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Внутригосударственное сообщение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40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Локомотивная тяга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50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i/>
                <w:iCs/>
                <w:sz w:val="20"/>
                <w:lang w:val="en-US" w:eastAsia="en-US"/>
              </w:rPr>
            </w:pPr>
            <w:r w:rsidRPr="00893E44">
              <w:rPr>
                <w:i/>
                <w:iCs/>
                <w:sz w:val="20"/>
                <w:lang w:val="en-US" w:eastAsia="en-US"/>
              </w:rPr>
              <w:t xml:space="preserve">       Пассажирский поезд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60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     общие вагоны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70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     плацкартные вагоны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80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     СВ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90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     купе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100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i/>
                <w:iCs/>
                <w:sz w:val="20"/>
                <w:lang w:val="en-US" w:eastAsia="en-US"/>
              </w:rPr>
            </w:pPr>
            <w:r w:rsidRPr="00893E44">
              <w:rPr>
                <w:i/>
                <w:iCs/>
                <w:sz w:val="20"/>
                <w:lang w:val="en-US" w:eastAsia="en-US"/>
              </w:rPr>
              <w:t xml:space="preserve">       Скорый поезд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110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     общие вагоны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120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     плацкартные вагоны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130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     СВ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140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     купе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150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i/>
                <w:iCs/>
                <w:sz w:val="20"/>
                <w:lang w:val="en-US" w:eastAsia="en-US"/>
              </w:rPr>
            </w:pPr>
            <w:r w:rsidRPr="00893E44">
              <w:rPr>
                <w:i/>
                <w:iCs/>
                <w:sz w:val="20"/>
                <w:lang w:val="en-US" w:eastAsia="en-US"/>
              </w:rPr>
              <w:t xml:space="preserve">      Скоростной поезд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160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     общие вагоны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170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     плацкартные вагоны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180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     СВ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190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     купе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200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Моторвагонная тяга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210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i/>
                <w:iCs/>
                <w:sz w:val="20"/>
                <w:lang w:val="en-US" w:eastAsia="en-US"/>
              </w:rPr>
            </w:pPr>
            <w:r w:rsidRPr="00893E44">
              <w:rPr>
                <w:i/>
                <w:iCs/>
                <w:sz w:val="20"/>
                <w:lang w:val="en-US" w:eastAsia="en-US"/>
              </w:rPr>
              <w:t xml:space="preserve">       Пассажирский поезд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220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     1 класс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230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     2 класс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240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     3 класс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250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i/>
                <w:iCs/>
                <w:sz w:val="20"/>
                <w:lang w:val="en-US" w:eastAsia="en-US"/>
              </w:rPr>
            </w:pPr>
            <w:r w:rsidRPr="00893E44">
              <w:rPr>
                <w:i/>
                <w:iCs/>
                <w:sz w:val="20"/>
                <w:lang w:val="en-US" w:eastAsia="en-US"/>
              </w:rPr>
              <w:t xml:space="preserve">      Скорый поезд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260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     1 класс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270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     2 класс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i/>
                <w:iCs/>
                <w:sz w:val="20"/>
                <w:lang w:val="en-US" w:eastAsia="en-US"/>
              </w:rPr>
            </w:pPr>
            <w:r w:rsidRPr="00893E44">
              <w:rPr>
                <w:i/>
                <w:iCs/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i/>
                <w:iCs/>
                <w:sz w:val="20"/>
                <w:lang w:val="en-US" w:eastAsia="en-US"/>
              </w:rPr>
            </w:pPr>
            <w:r w:rsidRPr="00893E44">
              <w:rPr>
                <w:i/>
                <w:i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i/>
                <w:iCs/>
                <w:sz w:val="20"/>
                <w:lang w:val="en-US" w:eastAsia="en-US"/>
              </w:rPr>
            </w:pPr>
            <w:r w:rsidRPr="00893E44">
              <w:rPr>
                <w:i/>
                <w:i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i/>
                <w:iCs/>
                <w:sz w:val="20"/>
                <w:lang w:val="en-US" w:eastAsia="en-US"/>
              </w:rPr>
            </w:pPr>
            <w:r w:rsidRPr="00893E44">
              <w:rPr>
                <w:i/>
                <w:i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i/>
                <w:iCs/>
                <w:sz w:val="20"/>
                <w:lang w:val="en-US" w:eastAsia="en-US"/>
              </w:rPr>
            </w:pPr>
            <w:r w:rsidRPr="00893E44">
              <w:rPr>
                <w:i/>
                <w:iCs/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280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     3 класс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290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i/>
                <w:iCs/>
                <w:sz w:val="20"/>
                <w:lang w:val="en-US" w:eastAsia="en-US"/>
              </w:rPr>
            </w:pPr>
            <w:r w:rsidRPr="00893E44">
              <w:rPr>
                <w:i/>
                <w:iCs/>
                <w:sz w:val="20"/>
                <w:lang w:val="en-US" w:eastAsia="en-US"/>
              </w:rPr>
              <w:t xml:space="preserve">       Скоростной поезд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300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     1 класс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310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     2 класс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320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     3 класс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330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Международное сообщение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340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Локомотивная тяга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350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i/>
                <w:iCs/>
                <w:sz w:val="20"/>
                <w:lang w:val="en-US" w:eastAsia="en-US"/>
              </w:rPr>
            </w:pPr>
            <w:r w:rsidRPr="00893E44">
              <w:rPr>
                <w:i/>
                <w:iCs/>
                <w:sz w:val="20"/>
                <w:lang w:val="en-US" w:eastAsia="en-US"/>
              </w:rPr>
              <w:t xml:space="preserve">       Пассажирский поезд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i/>
                <w:iCs/>
                <w:sz w:val="20"/>
                <w:lang w:val="en-US" w:eastAsia="en-US"/>
              </w:rPr>
            </w:pPr>
            <w:r w:rsidRPr="00893E44">
              <w:rPr>
                <w:i/>
                <w:iCs/>
                <w:sz w:val="2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i/>
                <w:iCs/>
                <w:sz w:val="20"/>
                <w:lang w:val="en-US" w:eastAsia="en-US"/>
              </w:rPr>
            </w:pPr>
            <w:r w:rsidRPr="00893E44">
              <w:rPr>
                <w:i/>
                <w:iCs/>
                <w:sz w:val="20"/>
                <w:lang w:val="en-US" w:eastAsia="en-US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360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     общие вагоны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370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     плацкартные вагоны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380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     СВ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390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     купе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400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i/>
                <w:iCs/>
                <w:sz w:val="20"/>
                <w:lang w:val="en-US" w:eastAsia="en-US"/>
              </w:rPr>
            </w:pPr>
            <w:r w:rsidRPr="00893E44">
              <w:rPr>
                <w:i/>
                <w:iCs/>
                <w:sz w:val="20"/>
                <w:lang w:val="en-US" w:eastAsia="en-US"/>
              </w:rPr>
              <w:t xml:space="preserve">       Скорый поезд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410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     общие вагоны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420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     плацкартные вагоны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430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     СВ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440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     купе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450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i/>
                <w:iCs/>
                <w:sz w:val="20"/>
                <w:lang w:val="en-US" w:eastAsia="en-US"/>
              </w:rPr>
            </w:pPr>
            <w:r w:rsidRPr="00893E44">
              <w:rPr>
                <w:i/>
                <w:iCs/>
                <w:sz w:val="20"/>
                <w:lang w:val="en-US" w:eastAsia="en-US"/>
              </w:rPr>
              <w:t xml:space="preserve">       Скоростной поезд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460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     общие вагоны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470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     плацкартные вагоны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480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     СВ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490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     купе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500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Моторвагонная тяга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510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i/>
                <w:iCs/>
                <w:sz w:val="20"/>
                <w:lang w:val="en-US" w:eastAsia="en-US"/>
              </w:rPr>
            </w:pPr>
            <w:r w:rsidRPr="00893E44">
              <w:rPr>
                <w:i/>
                <w:iCs/>
                <w:sz w:val="20"/>
                <w:lang w:val="en-US" w:eastAsia="en-US"/>
              </w:rPr>
              <w:t xml:space="preserve">       Пассажирский поезд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520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     1 класс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530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     2 класс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540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     3 класс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550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i/>
                <w:iCs/>
                <w:sz w:val="20"/>
                <w:lang w:val="en-US" w:eastAsia="en-US"/>
              </w:rPr>
            </w:pPr>
            <w:r w:rsidRPr="00893E44">
              <w:rPr>
                <w:i/>
                <w:iCs/>
                <w:sz w:val="20"/>
                <w:lang w:val="en-US" w:eastAsia="en-US"/>
              </w:rPr>
              <w:t xml:space="preserve">       Скорый поезд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560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     1 класс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570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     2 класс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580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     3 класс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590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i/>
                <w:iCs/>
                <w:sz w:val="20"/>
                <w:lang w:val="en-US" w:eastAsia="en-US"/>
              </w:rPr>
            </w:pPr>
            <w:r w:rsidRPr="00893E44">
              <w:rPr>
                <w:i/>
                <w:iCs/>
                <w:sz w:val="20"/>
                <w:lang w:val="en-US" w:eastAsia="en-US"/>
              </w:rPr>
              <w:t xml:space="preserve">      Скоростной поезд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600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     1 класс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610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     2 класс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76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620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 xml:space="preserve">          3 класс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b/>
                <w:bCs/>
                <w:i/>
                <w:iCs/>
                <w:sz w:val="20"/>
                <w:lang w:val="en-US" w:eastAsia="en-US"/>
              </w:rPr>
            </w:pPr>
            <w:r w:rsidRPr="00893E44">
              <w:rPr>
                <w:b/>
                <w:bCs/>
                <w:i/>
                <w:iCs/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b/>
                <w:bCs/>
                <w:i/>
                <w:iCs/>
                <w:sz w:val="20"/>
                <w:lang w:val="en-US" w:eastAsia="en-US"/>
              </w:rPr>
            </w:pPr>
            <w:r w:rsidRPr="00893E44">
              <w:rPr>
                <w:b/>
                <w:bCs/>
                <w:i/>
                <w:i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b/>
                <w:bCs/>
                <w:i/>
                <w:iCs/>
                <w:sz w:val="20"/>
                <w:lang w:val="en-US" w:eastAsia="en-US"/>
              </w:rPr>
            </w:pPr>
            <w:r w:rsidRPr="00893E44">
              <w:rPr>
                <w:b/>
                <w:bCs/>
                <w:i/>
                <w:i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b/>
                <w:bCs/>
                <w:i/>
                <w:iCs/>
                <w:sz w:val="20"/>
                <w:lang w:val="en-US" w:eastAsia="en-US"/>
              </w:rPr>
            </w:pPr>
            <w:r w:rsidRPr="00893E44">
              <w:rPr>
                <w:b/>
                <w:bCs/>
                <w:i/>
                <w:i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b/>
                <w:bCs/>
                <w:i/>
                <w:iCs/>
                <w:sz w:val="20"/>
                <w:lang w:val="en-US" w:eastAsia="en-US"/>
              </w:rPr>
            </w:pPr>
            <w:r w:rsidRPr="00893E44">
              <w:rPr>
                <w:b/>
                <w:bCs/>
                <w:i/>
                <w:iCs/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110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630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b/>
                <w:bCs/>
                <w:i/>
                <w:iCs/>
                <w:sz w:val="20"/>
                <w:lang w:eastAsia="en-US"/>
              </w:rPr>
            </w:pPr>
            <w:r w:rsidRPr="00893E44">
              <w:rPr>
                <w:b/>
                <w:bCs/>
                <w:i/>
                <w:iCs/>
                <w:sz w:val="20"/>
                <w:lang w:eastAsia="en-US"/>
              </w:rPr>
              <w:t>Перевозка багажа во внутригосударственном сообщении в дальнем следовании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b/>
                <w:bCs/>
                <w:i/>
                <w:iCs/>
                <w:sz w:val="20"/>
                <w:lang w:val="en-US" w:eastAsia="en-US"/>
              </w:rPr>
            </w:pPr>
            <w:r w:rsidRPr="00893E44">
              <w:rPr>
                <w:b/>
                <w:bCs/>
                <w:i/>
                <w:iCs/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b/>
                <w:bCs/>
                <w:i/>
                <w:iCs/>
                <w:sz w:val="20"/>
                <w:lang w:val="en-US" w:eastAsia="en-US"/>
              </w:rPr>
            </w:pPr>
            <w:r w:rsidRPr="00893E44">
              <w:rPr>
                <w:b/>
                <w:bCs/>
                <w:i/>
                <w:i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b/>
                <w:bCs/>
                <w:i/>
                <w:iCs/>
                <w:sz w:val="20"/>
                <w:lang w:val="en-US" w:eastAsia="en-US"/>
              </w:rPr>
            </w:pPr>
            <w:r w:rsidRPr="00893E44">
              <w:rPr>
                <w:b/>
                <w:bCs/>
                <w:i/>
                <w:i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b/>
                <w:bCs/>
                <w:i/>
                <w:iCs/>
                <w:sz w:val="20"/>
                <w:lang w:val="en-US" w:eastAsia="en-US"/>
              </w:rPr>
            </w:pPr>
            <w:r w:rsidRPr="00893E44">
              <w:rPr>
                <w:b/>
                <w:bCs/>
                <w:i/>
                <w:i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b/>
                <w:bCs/>
                <w:i/>
                <w:iCs/>
                <w:sz w:val="20"/>
                <w:lang w:val="en-US" w:eastAsia="en-US"/>
              </w:rPr>
            </w:pPr>
            <w:r w:rsidRPr="00893E44">
              <w:rPr>
                <w:b/>
                <w:bCs/>
                <w:i/>
                <w:iCs/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110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640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b/>
                <w:bCs/>
                <w:i/>
                <w:iCs/>
                <w:sz w:val="20"/>
                <w:lang w:eastAsia="en-US"/>
              </w:rPr>
            </w:pPr>
            <w:r w:rsidRPr="00893E44">
              <w:rPr>
                <w:b/>
                <w:bCs/>
                <w:i/>
                <w:iCs/>
                <w:sz w:val="20"/>
                <w:lang w:eastAsia="en-US"/>
              </w:rPr>
              <w:t>Перевозка грузобагажа во внутригосударственном сообщении в дальнем следовании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828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650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b/>
                <w:bCs/>
                <w:i/>
                <w:iCs/>
                <w:sz w:val="20"/>
                <w:lang w:eastAsia="en-US"/>
              </w:rPr>
            </w:pPr>
            <w:r w:rsidRPr="00893E44">
              <w:rPr>
                <w:b/>
                <w:bCs/>
                <w:i/>
                <w:iCs/>
                <w:sz w:val="20"/>
                <w:lang w:eastAsia="en-US"/>
              </w:rPr>
              <w:t>Перевозка багажа в международном сообщении в дальнем следовании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b/>
                <w:bCs/>
                <w:i/>
                <w:iCs/>
                <w:sz w:val="20"/>
                <w:lang w:val="en-US" w:eastAsia="en-US"/>
              </w:rPr>
            </w:pPr>
            <w:r w:rsidRPr="00893E44">
              <w:rPr>
                <w:b/>
                <w:bCs/>
                <w:i/>
                <w:iCs/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b/>
                <w:bCs/>
                <w:i/>
                <w:iCs/>
                <w:sz w:val="20"/>
                <w:lang w:val="en-US" w:eastAsia="en-US"/>
              </w:rPr>
            </w:pPr>
            <w:r w:rsidRPr="00893E44">
              <w:rPr>
                <w:b/>
                <w:bCs/>
                <w:i/>
                <w:i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b/>
                <w:bCs/>
                <w:i/>
                <w:iCs/>
                <w:sz w:val="20"/>
                <w:lang w:val="en-US" w:eastAsia="en-US"/>
              </w:rPr>
            </w:pPr>
            <w:r w:rsidRPr="00893E44">
              <w:rPr>
                <w:b/>
                <w:bCs/>
                <w:i/>
                <w:i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b/>
                <w:bCs/>
                <w:i/>
                <w:iCs/>
                <w:sz w:val="20"/>
                <w:lang w:val="en-US" w:eastAsia="en-US"/>
              </w:rPr>
            </w:pPr>
            <w:r w:rsidRPr="00893E44">
              <w:rPr>
                <w:b/>
                <w:bCs/>
                <w:i/>
                <w:i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b/>
                <w:bCs/>
                <w:i/>
                <w:iCs/>
                <w:sz w:val="20"/>
                <w:lang w:val="en-US" w:eastAsia="en-US"/>
              </w:rPr>
            </w:pPr>
            <w:r w:rsidRPr="00893E44">
              <w:rPr>
                <w:b/>
                <w:bCs/>
                <w:i/>
                <w:iCs/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828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660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b/>
                <w:bCs/>
                <w:i/>
                <w:iCs/>
                <w:sz w:val="20"/>
                <w:lang w:eastAsia="en-US"/>
              </w:rPr>
            </w:pPr>
            <w:r w:rsidRPr="00893E44">
              <w:rPr>
                <w:b/>
                <w:bCs/>
                <w:i/>
                <w:iCs/>
                <w:sz w:val="20"/>
                <w:lang w:eastAsia="en-US"/>
              </w:rPr>
              <w:t>Перевозка грузобагажа в международном сообщении в дальнем следовании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110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670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b/>
                <w:bCs/>
                <w:i/>
                <w:iCs/>
                <w:sz w:val="20"/>
                <w:lang w:eastAsia="en-US"/>
              </w:rPr>
            </w:pPr>
            <w:r w:rsidRPr="00893E44">
              <w:rPr>
                <w:b/>
                <w:bCs/>
                <w:i/>
                <w:iCs/>
                <w:sz w:val="20"/>
                <w:lang w:eastAsia="en-US"/>
              </w:rPr>
              <w:t>Перевозка почты во внутригосударственном сообщении в дальнем следовании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828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680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b/>
                <w:bCs/>
                <w:i/>
                <w:iCs/>
                <w:sz w:val="20"/>
                <w:lang w:eastAsia="en-US"/>
              </w:rPr>
            </w:pPr>
            <w:r w:rsidRPr="00893E44">
              <w:rPr>
                <w:b/>
                <w:bCs/>
                <w:i/>
                <w:iCs/>
                <w:sz w:val="20"/>
                <w:lang w:eastAsia="en-US"/>
              </w:rPr>
              <w:t>Перевозка почты в международном сообщении в дальнем следовании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both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828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690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b/>
                <w:bCs/>
                <w:i/>
                <w:iCs/>
                <w:sz w:val="20"/>
                <w:lang w:eastAsia="en-US"/>
              </w:rPr>
            </w:pPr>
            <w:r w:rsidRPr="00893E44">
              <w:rPr>
                <w:b/>
                <w:bCs/>
                <w:i/>
                <w:iCs/>
                <w:sz w:val="20"/>
                <w:lang w:eastAsia="en-US"/>
              </w:rPr>
              <w:t>Прочие услуги, связанные с перевозкой пассажиров в дальнем следовании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828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700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b/>
                <w:bCs/>
                <w:i/>
                <w:iCs/>
                <w:sz w:val="20"/>
                <w:lang w:eastAsia="en-US"/>
              </w:rPr>
            </w:pPr>
            <w:r w:rsidRPr="00893E44">
              <w:rPr>
                <w:b/>
                <w:bCs/>
                <w:i/>
                <w:iCs/>
                <w:sz w:val="20"/>
                <w:lang w:eastAsia="en-US"/>
              </w:rPr>
              <w:t>Прочие услуги, связанные с перевозкой багажа в дальнем следовании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828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710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b/>
                <w:bCs/>
                <w:i/>
                <w:iCs/>
                <w:sz w:val="20"/>
                <w:lang w:eastAsia="en-US"/>
              </w:rPr>
            </w:pPr>
            <w:r w:rsidRPr="00893E44">
              <w:rPr>
                <w:b/>
                <w:bCs/>
                <w:i/>
                <w:iCs/>
                <w:sz w:val="20"/>
                <w:lang w:eastAsia="en-US"/>
              </w:rPr>
              <w:t>Прочие услуги, связанные с перевозкой грузобагажа в дальнем следовании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регулируемые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невозмещаемые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720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Всего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528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730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специфические (прямые производственные) расходы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740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общепроизводственные расходы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79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750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sz w:val="20"/>
                <w:lang w:eastAsia="en-US"/>
              </w:rPr>
            </w:pPr>
            <w:r w:rsidRPr="00893E44">
              <w:rPr>
                <w:sz w:val="20"/>
                <w:lang w:eastAsia="en-US"/>
              </w:rPr>
              <w:t>общехозяйственные расходы, без расходов на содержание аппарата управления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528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760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sz w:val="20"/>
                <w:lang w:eastAsia="en-US"/>
              </w:rPr>
            </w:pPr>
            <w:r w:rsidRPr="00893E44">
              <w:rPr>
                <w:sz w:val="20"/>
                <w:lang w:eastAsia="en-US"/>
              </w:rPr>
              <w:t>расходы на содержание аппарата управления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770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в том числе: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780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 xml:space="preserve">     регулируемые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528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790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специфические (прямые производственные) расходы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800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общепроизводственные расходы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79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810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sz w:val="20"/>
                <w:lang w:eastAsia="en-US"/>
              </w:rPr>
            </w:pPr>
            <w:r w:rsidRPr="00893E44">
              <w:rPr>
                <w:sz w:val="20"/>
                <w:lang w:eastAsia="en-US"/>
              </w:rPr>
              <w:t>общехозяйственные расходы, без расходов на содержание аппарата управления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528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820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sz w:val="20"/>
                <w:lang w:eastAsia="en-US"/>
              </w:rPr>
            </w:pPr>
            <w:r w:rsidRPr="00893E44">
              <w:rPr>
                <w:sz w:val="20"/>
                <w:lang w:eastAsia="en-US"/>
              </w:rPr>
              <w:t>расходы на содержание аппарата управления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830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 xml:space="preserve">          из них  возмещаемые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528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840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специфические (прямые производственные) расходы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850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общепроизводственные расходы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79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860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sz w:val="20"/>
                <w:lang w:eastAsia="en-US"/>
              </w:rPr>
            </w:pPr>
            <w:r w:rsidRPr="00893E44">
              <w:rPr>
                <w:sz w:val="20"/>
                <w:lang w:eastAsia="en-US"/>
              </w:rPr>
              <w:t>общехозяйственные расходы, без расходов на содержание аппарата управления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528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870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sz w:val="20"/>
                <w:lang w:eastAsia="en-US"/>
              </w:rPr>
            </w:pPr>
            <w:r w:rsidRPr="00893E44">
              <w:rPr>
                <w:sz w:val="20"/>
                <w:lang w:eastAsia="en-US"/>
              </w:rPr>
              <w:t>расходы на содержание аппарата управления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880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 xml:space="preserve">     нерегулируемые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528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890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специфические (прямые производственные) расходы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2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900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общепроизводственные расходы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val="en-US"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79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910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sz w:val="20"/>
                <w:lang w:eastAsia="en-US"/>
              </w:rPr>
            </w:pPr>
            <w:r w:rsidRPr="00893E44">
              <w:rPr>
                <w:sz w:val="20"/>
                <w:lang w:eastAsia="en-US"/>
              </w:rPr>
              <w:t>общехозяйственные расходы, без расходов на содержание аппарата управления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</w:tr>
      <w:tr w:rsidR="00C50E56" w:rsidRPr="00893E44" w:rsidTr="0063243C">
        <w:trPr>
          <w:trHeight w:val="528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sz w:val="20"/>
                <w:lang w:val="en-US" w:eastAsia="en-US"/>
              </w:rPr>
            </w:pPr>
            <w:r w:rsidRPr="00893E44">
              <w:rPr>
                <w:sz w:val="20"/>
                <w:lang w:val="en-US" w:eastAsia="en-US"/>
              </w:rPr>
              <w:t>920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rPr>
                <w:sz w:val="20"/>
                <w:lang w:eastAsia="en-US"/>
              </w:rPr>
            </w:pPr>
            <w:r w:rsidRPr="00893E44">
              <w:rPr>
                <w:sz w:val="20"/>
                <w:lang w:eastAsia="en-US"/>
              </w:rPr>
              <w:t>расходы на содержание аппарата управления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E56" w:rsidRPr="00893E44" w:rsidRDefault="00C50E56" w:rsidP="00893E44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93E44">
              <w:rPr>
                <w:b/>
                <w:bCs/>
                <w:sz w:val="20"/>
                <w:lang w:val="en-US" w:eastAsia="en-US"/>
              </w:rPr>
              <w:t> </w:t>
            </w:r>
          </w:p>
        </w:tc>
      </w:tr>
    </w:tbl>
    <w:p w:rsidR="00C50E56" w:rsidRPr="00E50DBA" w:rsidRDefault="00C50E56"/>
    <w:sectPr w:rsidR="00C50E56" w:rsidRPr="00E50DBA" w:rsidSect="0089794E">
      <w:pgSz w:w="11907" w:h="16840" w:code="9"/>
      <w:pgMar w:top="1077" w:right="505" w:bottom="1077" w:left="1559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E56" w:rsidRDefault="00C50E56">
      <w:r>
        <w:separator/>
      </w:r>
    </w:p>
  </w:endnote>
  <w:endnote w:type="continuationSeparator" w:id="0">
    <w:p w:rsidR="00C50E56" w:rsidRDefault="00C50E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E56" w:rsidRDefault="00C50E56">
      <w:r>
        <w:separator/>
      </w:r>
    </w:p>
  </w:footnote>
  <w:footnote w:type="continuationSeparator" w:id="0">
    <w:p w:rsidR="00C50E56" w:rsidRDefault="00C50E56">
      <w:r>
        <w:continuationSeparator/>
      </w:r>
    </w:p>
  </w:footnote>
  <w:footnote w:id="1">
    <w:p w:rsidR="00C50E56" w:rsidRDefault="00C50E56">
      <w:pPr>
        <w:pStyle w:val="FootnoteText"/>
      </w:pPr>
      <w:r>
        <w:rPr>
          <w:rStyle w:val="FootnoteReference"/>
        </w:rPr>
        <w:footnoteRef/>
      </w:r>
      <w:r>
        <w:t xml:space="preserve"> Международное сообщение включает в себя перевозки в межгосударственном и международном сообщениях.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E56" w:rsidRDefault="00C50E56" w:rsidP="00CA066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50E56" w:rsidRDefault="00C50E5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E56" w:rsidRDefault="00C50E56" w:rsidP="00CA066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238</w:t>
    </w:r>
    <w:r>
      <w:rPr>
        <w:rStyle w:val="PageNumber"/>
      </w:rPr>
      <w:fldChar w:fldCharType="end"/>
    </w:r>
  </w:p>
  <w:p w:rsidR="00C50E56" w:rsidRDefault="00C50E5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71CC7"/>
    <w:multiLevelType w:val="multilevel"/>
    <w:tmpl w:val="BA282D66"/>
    <w:lvl w:ilvl="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5107136"/>
    <w:multiLevelType w:val="hybridMultilevel"/>
    <w:tmpl w:val="FC7488CC"/>
    <w:lvl w:ilvl="0" w:tplc="EA4271FE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1" w:tplc="49D83F4C">
      <w:start w:val="1"/>
      <w:numFmt w:val="bullet"/>
      <w:lvlText w:val=""/>
      <w:lvlJc w:val="left"/>
      <w:pPr>
        <w:tabs>
          <w:tab w:val="num" w:pos="2084"/>
        </w:tabs>
        <w:ind w:left="1970" w:hanging="17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1035944"/>
    <w:multiLevelType w:val="hybridMultilevel"/>
    <w:tmpl w:val="A2C83C72"/>
    <w:lvl w:ilvl="0" w:tplc="EA4271FE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1" w:tplc="EA4271F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1592E0A"/>
    <w:multiLevelType w:val="hybridMultilevel"/>
    <w:tmpl w:val="E9A29106"/>
    <w:lvl w:ilvl="0" w:tplc="EA4271FE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85A6BA1"/>
    <w:multiLevelType w:val="hybridMultilevel"/>
    <w:tmpl w:val="BA282D66"/>
    <w:lvl w:ilvl="0" w:tplc="EA4271FE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2A9E1C52"/>
    <w:multiLevelType w:val="hybridMultilevel"/>
    <w:tmpl w:val="3C72442C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2F3D62EA"/>
    <w:multiLevelType w:val="multilevel"/>
    <w:tmpl w:val="399EBC0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>
    <w:nsid w:val="357D4545"/>
    <w:multiLevelType w:val="hybridMultilevel"/>
    <w:tmpl w:val="7024A9CA"/>
    <w:lvl w:ilvl="0" w:tplc="EA4271FE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1" w:tplc="EA4271F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38BA7EB0"/>
    <w:multiLevelType w:val="hybridMultilevel"/>
    <w:tmpl w:val="2E48DA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54B0387"/>
    <w:multiLevelType w:val="hybridMultilevel"/>
    <w:tmpl w:val="FDCC16D4"/>
    <w:lvl w:ilvl="0" w:tplc="94227016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>
    <w:nsid w:val="480F21EA"/>
    <w:multiLevelType w:val="multilevel"/>
    <w:tmpl w:val="E940F5F2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>
    <w:nsid w:val="48C903F2"/>
    <w:multiLevelType w:val="hybridMultilevel"/>
    <w:tmpl w:val="AC805BEA"/>
    <w:lvl w:ilvl="0" w:tplc="88E64828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49CB2567"/>
    <w:multiLevelType w:val="multilevel"/>
    <w:tmpl w:val="7318C8F6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3">
    <w:nsid w:val="53872E99"/>
    <w:multiLevelType w:val="multilevel"/>
    <w:tmpl w:val="C5A009D4"/>
    <w:lvl w:ilvl="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Zero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4">
    <w:nsid w:val="58185027"/>
    <w:multiLevelType w:val="hybridMultilevel"/>
    <w:tmpl w:val="51546092"/>
    <w:lvl w:ilvl="0" w:tplc="7EA2B27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6602E37"/>
    <w:multiLevelType w:val="hybridMultilevel"/>
    <w:tmpl w:val="730C35F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6">
    <w:nsid w:val="69B45A72"/>
    <w:multiLevelType w:val="hybridMultilevel"/>
    <w:tmpl w:val="2978669C"/>
    <w:lvl w:ilvl="0" w:tplc="A8F099A6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B3649DB"/>
    <w:multiLevelType w:val="hybridMultilevel"/>
    <w:tmpl w:val="6848E7D0"/>
    <w:lvl w:ilvl="0" w:tplc="45006A5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DBC1E27"/>
    <w:multiLevelType w:val="multilevel"/>
    <w:tmpl w:val="E9A29106"/>
    <w:lvl w:ilvl="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6DFC3864"/>
    <w:multiLevelType w:val="hybridMultilevel"/>
    <w:tmpl w:val="37BEE5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5882A88"/>
    <w:multiLevelType w:val="multilevel"/>
    <w:tmpl w:val="37BEE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A6723A1"/>
    <w:multiLevelType w:val="multilevel"/>
    <w:tmpl w:val="FC7488CC"/>
    <w:lvl w:ilvl="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2084"/>
        </w:tabs>
        <w:ind w:left="1970" w:hanging="17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7E491CEA"/>
    <w:multiLevelType w:val="multilevel"/>
    <w:tmpl w:val="040C81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num w:numId="1">
    <w:abstractNumId w:val="22"/>
  </w:num>
  <w:num w:numId="2">
    <w:abstractNumId w:val="11"/>
  </w:num>
  <w:num w:numId="3">
    <w:abstractNumId w:val="5"/>
  </w:num>
  <w:num w:numId="4">
    <w:abstractNumId w:val="15"/>
  </w:num>
  <w:num w:numId="5">
    <w:abstractNumId w:val="14"/>
  </w:num>
  <w:num w:numId="6">
    <w:abstractNumId w:val="8"/>
  </w:num>
  <w:num w:numId="7">
    <w:abstractNumId w:val="13"/>
  </w:num>
  <w:num w:numId="8">
    <w:abstractNumId w:val="19"/>
  </w:num>
  <w:num w:numId="9">
    <w:abstractNumId w:val="20"/>
  </w:num>
  <w:num w:numId="10">
    <w:abstractNumId w:val="17"/>
  </w:num>
  <w:num w:numId="11">
    <w:abstractNumId w:val="9"/>
  </w:num>
  <w:num w:numId="12">
    <w:abstractNumId w:val="10"/>
  </w:num>
  <w:num w:numId="13">
    <w:abstractNumId w:val="3"/>
  </w:num>
  <w:num w:numId="14">
    <w:abstractNumId w:val="18"/>
  </w:num>
  <w:num w:numId="15">
    <w:abstractNumId w:val="1"/>
  </w:num>
  <w:num w:numId="16">
    <w:abstractNumId w:val="21"/>
  </w:num>
  <w:num w:numId="17">
    <w:abstractNumId w:val="2"/>
  </w:num>
  <w:num w:numId="18">
    <w:abstractNumId w:val="16"/>
  </w:num>
  <w:num w:numId="19">
    <w:abstractNumId w:val="4"/>
  </w:num>
  <w:num w:numId="20">
    <w:abstractNumId w:val="0"/>
  </w:num>
  <w:num w:numId="21">
    <w:abstractNumId w:val="7"/>
  </w:num>
  <w:num w:numId="22">
    <w:abstractNumId w:val="12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5AC0"/>
    <w:rsid w:val="000133CB"/>
    <w:rsid w:val="000235CE"/>
    <w:rsid w:val="000416C2"/>
    <w:rsid w:val="000434C7"/>
    <w:rsid w:val="000439D4"/>
    <w:rsid w:val="0005596B"/>
    <w:rsid w:val="000622D4"/>
    <w:rsid w:val="000723D2"/>
    <w:rsid w:val="000935BC"/>
    <w:rsid w:val="0009472A"/>
    <w:rsid w:val="0009698A"/>
    <w:rsid w:val="000B1447"/>
    <w:rsid w:val="000B2171"/>
    <w:rsid w:val="000C1FD2"/>
    <w:rsid w:val="000D1F15"/>
    <w:rsid w:val="00187405"/>
    <w:rsid w:val="001954DA"/>
    <w:rsid w:val="001974B6"/>
    <w:rsid w:val="001D0817"/>
    <w:rsid w:val="001F0C8A"/>
    <w:rsid w:val="001F6019"/>
    <w:rsid w:val="00201559"/>
    <w:rsid w:val="0020331B"/>
    <w:rsid w:val="00226EF8"/>
    <w:rsid w:val="00265444"/>
    <w:rsid w:val="002659A7"/>
    <w:rsid w:val="002771E7"/>
    <w:rsid w:val="002952BC"/>
    <w:rsid w:val="002A144A"/>
    <w:rsid w:val="002B1C66"/>
    <w:rsid w:val="002E4A37"/>
    <w:rsid w:val="002F7C6E"/>
    <w:rsid w:val="0030364D"/>
    <w:rsid w:val="00306601"/>
    <w:rsid w:val="00312D67"/>
    <w:rsid w:val="00344904"/>
    <w:rsid w:val="00353811"/>
    <w:rsid w:val="003572E4"/>
    <w:rsid w:val="0038421B"/>
    <w:rsid w:val="003862B1"/>
    <w:rsid w:val="0039086A"/>
    <w:rsid w:val="003B23D5"/>
    <w:rsid w:val="003D34A7"/>
    <w:rsid w:val="003F5B46"/>
    <w:rsid w:val="00403EC8"/>
    <w:rsid w:val="004124CC"/>
    <w:rsid w:val="00430007"/>
    <w:rsid w:val="00453FC7"/>
    <w:rsid w:val="00455381"/>
    <w:rsid w:val="00460AC2"/>
    <w:rsid w:val="004649C6"/>
    <w:rsid w:val="0046560A"/>
    <w:rsid w:val="00466BBF"/>
    <w:rsid w:val="00472193"/>
    <w:rsid w:val="00487D34"/>
    <w:rsid w:val="00493FA2"/>
    <w:rsid w:val="004977C1"/>
    <w:rsid w:val="004A0516"/>
    <w:rsid w:val="004A081D"/>
    <w:rsid w:val="004A3CA2"/>
    <w:rsid w:val="004C173C"/>
    <w:rsid w:val="004C44D3"/>
    <w:rsid w:val="004C7C3F"/>
    <w:rsid w:val="004D4900"/>
    <w:rsid w:val="004D5AC0"/>
    <w:rsid w:val="004F2CC2"/>
    <w:rsid w:val="00510FB3"/>
    <w:rsid w:val="005322D0"/>
    <w:rsid w:val="0053602B"/>
    <w:rsid w:val="00546984"/>
    <w:rsid w:val="00575E8E"/>
    <w:rsid w:val="00592963"/>
    <w:rsid w:val="00592B85"/>
    <w:rsid w:val="00593E15"/>
    <w:rsid w:val="00594DE1"/>
    <w:rsid w:val="005971B4"/>
    <w:rsid w:val="005A0747"/>
    <w:rsid w:val="005A504A"/>
    <w:rsid w:val="005A7F3E"/>
    <w:rsid w:val="005B2B83"/>
    <w:rsid w:val="005C1D5A"/>
    <w:rsid w:val="005C4B42"/>
    <w:rsid w:val="005D64CE"/>
    <w:rsid w:val="005D7161"/>
    <w:rsid w:val="00601501"/>
    <w:rsid w:val="00611860"/>
    <w:rsid w:val="00623087"/>
    <w:rsid w:val="00626B61"/>
    <w:rsid w:val="0063243C"/>
    <w:rsid w:val="006549FA"/>
    <w:rsid w:val="006621F9"/>
    <w:rsid w:val="00664342"/>
    <w:rsid w:val="00667C8F"/>
    <w:rsid w:val="00670075"/>
    <w:rsid w:val="00686B46"/>
    <w:rsid w:val="006A4CCB"/>
    <w:rsid w:val="006A74BC"/>
    <w:rsid w:val="006C5B1C"/>
    <w:rsid w:val="006F6C71"/>
    <w:rsid w:val="007028D2"/>
    <w:rsid w:val="00717165"/>
    <w:rsid w:val="0072480F"/>
    <w:rsid w:val="00731B81"/>
    <w:rsid w:val="0073294D"/>
    <w:rsid w:val="00744CBD"/>
    <w:rsid w:val="00757D4A"/>
    <w:rsid w:val="00762EAC"/>
    <w:rsid w:val="00787662"/>
    <w:rsid w:val="007952E0"/>
    <w:rsid w:val="00796CBC"/>
    <w:rsid w:val="00797ECB"/>
    <w:rsid w:val="007B08C2"/>
    <w:rsid w:val="007B1263"/>
    <w:rsid w:val="007C72B7"/>
    <w:rsid w:val="007D4ACD"/>
    <w:rsid w:val="007E3896"/>
    <w:rsid w:val="007F06F5"/>
    <w:rsid w:val="00804413"/>
    <w:rsid w:val="00820CE4"/>
    <w:rsid w:val="008303F4"/>
    <w:rsid w:val="008314B9"/>
    <w:rsid w:val="00837D2B"/>
    <w:rsid w:val="00840944"/>
    <w:rsid w:val="00845664"/>
    <w:rsid w:val="0088487A"/>
    <w:rsid w:val="00886020"/>
    <w:rsid w:val="00893E44"/>
    <w:rsid w:val="0089794E"/>
    <w:rsid w:val="008B3CBD"/>
    <w:rsid w:val="008B51C8"/>
    <w:rsid w:val="008B7731"/>
    <w:rsid w:val="008C6C74"/>
    <w:rsid w:val="008C7AE3"/>
    <w:rsid w:val="008D186B"/>
    <w:rsid w:val="008E73E0"/>
    <w:rsid w:val="00906836"/>
    <w:rsid w:val="00906C77"/>
    <w:rsid w:val="0091390C"/>
    <w:rsid w:val="00927706"/>
    <w:rsid w:val="009353C1"/>
    <w:rsid w:val="00945944"/>
    <w:rsid w:val="009507E5"/>
    <w:rsid w:val="00956BCE"/>
    <w:rsid w:val="009662B3"/>
    <w:rsid w:val="00971033"/>
    <w:rsid w:val="00981364"/>
    <w:rsid w:val="00985CCF"/>
    <w:rsid w:val="00985F41"/>
    <w:rsid w:val="00996DE8"/>
    <w:rsid w:val="009A4E12"/>
    <w:rsid w:val="009A645B"/>
    <w:rsid w:val="009C4BA5"/>
    <w:rsid w:val="009C59D6"/>
    <w:rsid w:val="009C7065"/>
    <w:rsid w:val="009D5099"/>
    <w:rsid w:val="009E128A"/>
    <w:rsid w:val="009F6D42"/>
    <w:rsid w:val="00A04DC2"/>
    <w:rsid w:val="00A15281"/>
    <w:rsid w:val="00A1677A"/>
    <w:rsid w:val="00A1765E"/>
    <w:rsid w:val="00A40EB8"/>
    <w:rsid w:val="00A4474B"/>
    <w:rsid w:val="00A5759B"/>
    <w:rsid w:val="00A67307"/>
    <w:rsid w:val="00A81A62"/>
    <w:rsid w:val="00AA0536"/>
    <w:rsid w:val="00AA1D52"/>
    <w:rsid w:val="00AA3269"/>
    <w:rsid w:val="00AA413A"/>
    <w:rsid w:val="00AF4743"/>
    <w:rsid w:val="00AF742B"/>
    <w:rsid w:val="00B06774"/>
    <w:rsid w:val="00B07993"/>
    <w:rsid w:val="00B13A4B"/>
    <w:rsid w:val="00B2108A"/>
    <w:rsid w:val="00B22171"/>
    <w:rsid w:val="00B31E4A"/>
    <w:rsid w:val="00B37AF6"/>
    <w:rsid w:val="00B45F72"/>
    <w:rsid w:val="00B46701"/>
    <w:rsid w:val="00B50A2A"/>
    <w:rsid w:val="00B50E86"/>
    <w:rsid w:val="00B90DDE"/>
    <w:rsid w:val="00BA46A8"/>
    <w:rsid w:val="00BA53B7"/>
    <w:rsid w:val="00BB7608"/>
    <w:rsid w:val="00BC3FB7"/>
    <w:rsid w:val="00BD781E"/>
    <w:rsid w:val="00BE26A3"/>
    <w:rsid w:val="00C04C67"/>
    <w:rsid w:val="00C05067"/>
    <w:rsid w:val="00C21FAE"/>
    <w:rsid w:val="00C370DA"/>
    <w:rsid w:val="00C414DD"/>
    <w:rsid w:val="00C45FEC"/>
    <w:rsid w:val="00C46B02"/>
    <w:rsid w:val="00C50E56"/>
    <w:rsid w:val="00C6282C"/>
    <w:rsid w:val="00C6657E"/>
    <w:rsid w:val="00C75AEE"/>
    <w:rsid w:val="00C84D2F"/>
    <w:rsid w:val="00C84D5C"/>
    <w:rsid w:val="00CA066D"/>
    <w:rsid w:val="00CA442F"/>
    <w:rsid w:val="00CB3BC2"/>
    <w:rsid w:val="00CC4C31"/>
    <w:rsid w:val="00CD1207"/>
    <w:rsid w:val="00CD4C6F"/>
    <w:rsid w:val="00CD6049"/>
    <w:rsid w:val="00CF22B2"/>
    <w:rsid w:val="00CF6BD9"/>
    <w:rsid w:val="00D04719"/>
    <w:rsid w:val="00D078D7"/>
    <w:rsid w:val="00D17AA2"/>
    <w:rsid w:val="00D32AB2"/>
    <w:rsid w:val="00D370E6"/>
    <w:rsid w:val="00D41998"/>
    <w:rsid w:val="00D55BED"/>
    <w:rsid w:val="00D74551"/>
    <w:rsid w:val="00D8075A"/>
    <w:rsid w:val="00D80979"/>
    <w:rsid w:val="00D8539C"/>
    <w:rsid w:val="00D9732F"/>
    <w:rsid w:val="00DA4DE4"/>
    <w:rsid w:val="00DB50B3"/>
    <w:rsid w:val="00DC2350"/>
    <w:rsid w:val="00DD11D5"/>
    <w:rsid w:val="00DE4B7A"/>
    <w:rsid w:val="00DF6485"/>
    <w:rsid w:val="00DF75E1"/>
    <w:rsid w:val="00E00AF0"/>
    <w:rsid w:val="00E17880"/>
    <w:rsid w:val="00E217C8"/>
    <w:rsid w:val="00E26B71"/>
    <w:rsid w:val="00E32FD1"/>
    <w:rsid w:val="00E50DBA"/>
    <w:rsid w:val="00E57C7C"/>
    <w:rsid w:val="00E6289C"/>
    <w:rsid w:val="00E63A66"/>
    <w:rsid w:val="00E6478C"/>
    <w:rsid w:val="00E70906"/>
    <w:rsid w:val="00EA3BC5"/>
    <w:rsid w:val="00EB0DA7"/>
    <w:rsid w:val="00EB6832"/>
    <w:rsid w:val="00EC0FAD"/>
    <w:rsid w:val="00EC1D61"/>
    <w:rsid w:val="00EC5744"/>
    <w:rsid w:val="00ED1794"/>
    <w:rsid w:val="00ED1B9D"/>
    <w:rsid w:val="00ED26C7"/>
    <w:rsid w:val="00EE5032"/>
    <w:rsid w:val="00F317AD"/>
    <w:rsid w:val="00F34E2E"/>
    <w:rsid w:val="00F43810"/>
    <w:rsid w:val="00F51375"/>
    <w:rsid w:val="00F548C9"/>
    <w:rsid w:val="00F54A9E"/>
    <w:rsid w:val="00F6050A"/>
    <w:rsid w:val="00F64278"/>
    <w:rsid w:val="00F7216A"/>
    <w:rsid w:val="00F7329D"/>
    <w:rsid w:val="00F80B0B"/>
    <w:rsid w:val="00F813F9"/>
    <w:rsid w:val="00F81D3A"/>
    <w:rsid w:val="00FF30ED"/>
    <w:rsid w:val="00FF7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944"/>
    <w:rPr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409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40944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31B8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31B81"/>
    <w:rPr>
      <w:rFonts w:ascii="Cambria" w:hAnsi="Cambria" w:cs="Times New Roman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uiPriority w:val="99"/>
    <w:rsid w:val="00840944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31B81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840944"/>
    <w:rPr>
      <w:rFonts w:cs="Times New Roman"/>
    </w:rPr>
  </w:style>
  <w:style w:type="paragraph" w:styleId="TOC1">
    <w:name w:val="toc 1"/>
    <w:basedOn w:val="Normal"/>
    <w:next w:val="Normal"/>
    <w:autoRedefine/>
    <w:uiPriority w:val="99"/>
    <w:semiHidden/>
    <w:rsid w:val="00840944"/>
    <w:pPr>
      <w:spacing w:before="120" w:after="120"/>
    </w:pPr>
    <w:rPr>
      <w:b/>
      <w:bCs/>
      <w:caps/>
      <w:sz w:val="20"/>
    </w:rPr>
  </w:style>
  <w:style w:type="paragraph" w:styleId="TOC2">
    <w:name w:val="toc 2"/>
    <w:basedOn w:val="Normal"/>
    <w:next w:val="Normal"/>
    <w:autoRedefine/>
    <w:uiPriority w:val="99"/>
    <w:semiHidden/>
    <w:rsid w:val="00840944"/>
    <w:pPr>
      <w:ind w:left="280"/>
    </w:pPr>
    <w:rPr>
      <w:smallCaps/>
      <w:sz w:val="20"/>
    </w:rPr>
  </w:style>
  <w:style w:type="paragraph" w:styleId="TOC3">
    <w:name w:val="toc 3"/>
    <w:basedOn w:val="Normal"/>
    <w:next w:val="Normal"/>
    <w:autoRedefine/>
    <w:uiPriority w:val="99"/>
    <w:semiHidden/>
    <w:rsid w:val="00840944"/>
    <w:pPr>
      <w:ind w:left="560"/>
    </w:pPr>
    <w:rPr>
      <w:i/>
      <w:iCs/>
      <w:sz w:val="20"/>
    </w:rPr>
  </w:style>
  <w:style w:type="paragraph" w:styleId="TOC4">
    <w:name w:val="toc 4"/>
    <w:basedOn w:val="Normal"/>
    <w:next w:val="Normal"/>
    <w:autoRedefine/>
    <w:uiPriority w:val="99"/>
    <w:semiHidden/>
    <w:rsid w:val="00840944"/>
    <w:pPr>
      <w:ind w:left="84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99"/>
    <w:semiHidden/>
    <w:rsid w:val="00840944"/>
    <w:pPr>
      <w:ind w:left="112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99"/>
    <w:semiHidden/>
    <w:rsid w:val="00840944"/>
    <w:pPr>
      <w:ind w:left="14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99"/>
    <w:semiHidden/>
    <w:rsid w:val="00840944"/>
    <w:pPr>
      <w:ind w:left="168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99"/>
    <w:semiHidden/>
    <w:rsid w:val="00840944"/>
    <w:pPr>
      <w:ind w:left="196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99"/>
    <w:semiHidden/>
    <w:rsid w:val="00840944"/>
    <w:pPr>
      <w:ind w:left="2240"/>
    </w:pPr>
    <w:rPr>
      <w:sz w:val="18"/>
      <w:szCs w:val="18"/>
    </w:rPr>
  </w:style>
  <w:style w:type="character" w:styleId="Hyperlink">
    <w:name w:val="Hyperlink"/>
    <w:basedOn w:val="DefaultParagraphFont"/>
    <w:uiPriority w:val="99"/>
    <w:rsid w:val="00840944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840944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99"/>
    <w:rsid w:val="0084094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rsid w:val="00840944"/>
    <w:rPr>
      <w:rFonts w:cs="Times New Roman"/>
      <w:color w:val="800080"/>
      <w:u w:val="single"/>
    </w:rPr>
  </w:style>
  <w:style w:type="paragraph" w:customStyle="1" w:styleId="font5">
    <w:name w:val="font5"/>
    <w:basedOn w:val="Normal"/>
    <w:uiPriority w:val="99"/>
    <w:rsid w:val="00840944"/>
    <w:pPr>
      <w:spacing w:before="100" w:beforeAutospacing="1" w:after="100" w:afterAutospacing="1"/>
    </w:pPr>
    <w:rPr>
      <w:color w:val="0000FF"/>
      <w:sz w:val="18"/>
      <w:szCs w:val="18"/>
    </w:rPr>
  </w:style>
  <w:style w:type="paragraph" w:customStyle="1" w:styleId="xl24">
    <w:name w:val="xl24"/>
    <w:basedOn w:val="Normal"/>
    <w:uiPriority w:val="99"/>
    <w:rsid w:val="00840944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">
    <w:name w:val="xl25"/>
    <w:basedOn w:val="Normal"/>
    <w:uiPriority w:val="99"/>
    <w:rsid w:val="0084094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">
    <w:name w:val="xl26"/>
    <w:basedOn w:val="Normal"/>
    <w:uiPriority w:val="99"/>
    <w:rsid w:val="008409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7">
    <w:name w:val="xl27"/>
    <w:basedOn w:val="Normal"/>
    <w:uiPriority w:val="99"/>
    <w:rsid w:val="00840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8">
    <w:name w:val="xl28"/>
    <w:basedOn w:val="Normal"/>
    <w:uiPriority w:val="99"/>
    <w:rsid w:val="00840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9">
    <w:name w:val="xl29"/>
    <w:basedOn w:val="Normal"/>
    <w:uiPriority w:val="99"/>
    <w:rsid w:val="00840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Normal"/>
    <w:uiPriority w:val="99"/>
    <w:rsid w:val="00840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1">
    <w:name w:val="xl31"/>
    <w:basedOn w:val="Normal"/>
    <w:uiPriority w:val="99"/>
    <w:rsid w:val="00840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sz w:val="24"/>
      <w:szCs w:val="24"/>
    </w:rPr>
  </w:style>
  <w:style w:type="paragraph" w:customStyle="1" w:styleId="xl32">
    <w:name w:val="xl32"/>
    <w:basedOn w:val="Normal"/>
    <w:uiPriority w:val="99"/>
    <w:rsid w:val="008409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3">
    <w:name w:val="xl33"/>
    <w:basedOn w:val="Normal"/>
    <w:uiPriority w:val="99"/>
    <w:rsid w:val="008409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4">
    <w:name w:val="xl34"/>
    <w:basedOn w:val="Normal"/>
    <w:uiPriority w:val="99"/>
    <w:rsid w:val="00840944"/>
    <w:pPr>
      <w:spacing w:before="100" w:beforeAutospacing="1" w:after="100" w:afterAutospacing="1"/>
    </w:pPr>
    <w:rPr>
      <w:sz w:val="24"/>
      <w:szCs w:val="24"/>
    </w:rPr>
  </w:style>
  <w:style w:type="paragraph" w:customStyle="1" w:styleId="xl35">
    <w:name w:val="xl35"/>
    <w:basedOn w:val="Normal"/>
    <w:uiPriority w:val="99"/>
    <w:rsid w:val="00840944"/>
    <w:pPr>
      <w:spacing w:before="100" w:beforeAutospacing="1" w:after="100" w:afterAutospacing="1"/>
      <w:textAlignment w:val="top"/>
    </w:pPr>
    <w:rPr>
      <w:b/>
      <w:bCs/>
      <w:i/>
      <w:iCs/>
      <w:sz w:val="24"/>
      <w:szCs w:val="24"/>
      <w:u w:val="single"/>
    </w:rPr>
  </w:style>
  <w:style w:type="paragraph" w:customStyle="1" w:styleId="xl36">
    <w:name w:val="xl36"/>
    <w:basedOn w:val="Normal"/>
    <w:uiPriority w:val="99"/>
    <w:rsid w:val="00840944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7">
    <w:name w:val="xl37"/>
    <w:basedOn w:val="Normal"/>
    <w:uiPriority w:val="99"/>
    <w:rsid w:val="00840944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8">
    <w:name w:val="xl38"/>
    <w:basedOn w:val="Normal"/>
    <w:uiPriority w:val="99"/>
    <w:rsid w:val="00840944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9">
    <w:name w:val="xl39"/>
    <w:basedOn w:val="Normal"/>
    <w:uiPriority w:val="99"/>
    <w:rsid w:val="00840944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0">
    <w:name w:val="xl40"/>
    <w:basedOn w:val="Normal"/>
    <w:uiPriority w:val="99"/>
    <w:rsid w:val="00840944"/>
    <w:pP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41">
    <w:name w:val="xl41"/>
    <w:basedOn w:val="Normal"/>
    <w:uiPriority w:val="99"/>
    <w:rsid w:val="00840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2">
    <w:name w:val="xl42"/>
    <w:basedOn w:val="Normal"/>
    <w:uiPriority w:val="99"/>
    <w:rsid w:val="00840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43">
    <w:name w:val="xl43"/>
    <w:basedOn w:val="Normal"/>
    <w:uiPriority w:val="99"/>
    <w:rsid w:val="00840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4">
    <w:name w:val="xl44"/>
    <w:basedOn w:val="Normal"/>
    <w:uiPriority w:val="99"/>
    <w:rsid w:val="00840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FF"/>
      <w:sz w:val="18"/>
      <w:szCs w:val="18"/>
    </w:rPr>
  </w:style>
  <w:style w:type="paragraph" w:customStyle="1" w:styleId="xl45">
    <w:name w:val="xl45"/>
    <w:basedOn w:val="Normal"/>
    <w:uiPriority w:val="99"/>
    <w:rsid w:val="00840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18"/>
      <w:szCs w:val="18"/>
    </w:rPr>
  </w:style>
  <w:style w:type="paragraph" w:customStyle="1" w:styleId="xl46">
    <w:name w:val="xl46"/>
    <w:basedOn w:val="Normal"/>
    <w:uiPriority w:val="99"/>
    <w:rsid w:val="008409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7">
    <w:name w:val="xl47"/>
    <w:basedOn w:val="Normal"/>
    <w:uiPriority w:val="99"/>
    <w:rsid w:val="00840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8">
    <w:name w:val="xl48"/>
    <w:basedOn w:val="Normal"/>
    <w:uiPriority w:val="99"/>
    <w:rsid w:val="008409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49">
    <w:name w:val="xl49"/>
    <w:basedOn w:val="Normal"/>
    <w:uiPriority w:val="99"/>
    <w:rsid w:val="00840944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0">
    <w:name w:val="xl50"/>
    <w:basedOn w:val="Normal"/>
    <w:uiPriority w:val="99"/>
    <w:rsid w:val="008409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1">
    <w:name w:val="xl51"/>
    <w:basedOn w:val="Normal"/>
    <w:uiPriority w:val="99"/>
    <w:rsid w:val="00840944"/>
    <w:pPr>
      <w:pBdr>
        <w:bottom w:val="single" w:sz="4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2">
    <w:name w:val="xl52"/>
    <w:basedOn w:val="Normal"/>
    <w:uiPriority w:val="99"/>
    <w:rsid w:val="00840944"/>
    <w:pPr>
      <w:pBdr>
        <w:bottom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3">
    <w:name w:val="xl53"/>
    <w:basedOn w:val="Normal"/>
    <w:uiPriority w:val="99"/>
    <w:rsid w:val="00840944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b/>
      <w:bCs/>
      <w:sz w:val="24"/>
      <w:szCs w:val="24"/>
    </w:rPr>
  </w:style>
  <w:style w:type="paragraph" w:styleId="Footer">
    <w:name w:val="footer"/>
    <w:basedOn w:val="Normal"/>
    <w:link w:val="FooterChar"/>
    <w:uiPriority w:val="99"/>
    <w:rsid w:val="00840944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1B81"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1974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31B81"/>
    <w:rPr>
      <w:rFonts w:cs="Times New Roman"/>
      <w:sz w:val="2"/>
    </w:rPr>
  </w:style>
  <w:style w:type="character" w:styleId="CommentReference">
    <w:name w:val="annotation reference"/>
    <w:basedOn w:val="DefaultParagraphFont"/>
    <w:uiPriority w:val="99"/>
    <w:semiHidden/>
    <w:rsid w:val="002659A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659A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31B81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659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31B81"/>
    <w:rPr>
      <w:b/>
      <w:bCs/>
    </w:rPr>
  </w:style>
  <w:style w:type="paragraph" w:customStyle="1" w:styleId="xl66">
    <w:name w:val="xl66"/>
    <w:basedOn w:val="Normal"/>
    <w:uiPriority w:val="99"/>
    <w:rsid w:val="00094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Normal"/>
    <w:uiPriority w:val="99"/>
    <w:rsid w:val="00094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8">
    <w:name w:val="xl68"/>
    <w:basedOn w:val="Normal"/>
    <w:uiPriority w:val="99"/>
    <w:rsid w:val="00094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Normal"/>
    <w:uiPriority w:val="99"/>
    <w:rsid w:val="00094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0">
    <w:name w:val="xl70"/>
    <w:basedOn w:val="Normal"/>
    <w:uiPriority w:val="99"/>
    <w:rsid w:val="00094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1">
    <w:name w:val="xl71"/>
    <w:basedOn w:val="Normal"/>
    <w:uiPriority w:val="99"/>
    <w:rsid w:val="00094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72">
    <w:name w:val="xl72"/>
    <w:basedOn w:val="Normal"/>
    <w:uiPriority w:val="99"/>
    <w:rsid w:val="00094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">
    <w:name w:val="xl73"/>
    <w:basedOn w:val="Normal"/>
    <w:uiPriority w:val="99"/>
    <w:rsid w:val="00094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4">
    <w:name w:val="xl74"/>
    <w:basedOn w:val="Normal"/>
    <w:uiPriority w:val="99"/>
    <w:rsid w:val="00094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">
    <w:name w:val="xl75"/>
    <w:basedOn w:val="Normal"/>
    <w:uiPriority w:val="99"/>
    <w:rsid w:val="00094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6">
    <w:name w:val="xl76"/>
    <w:basedOn w:val="Normal"/>
    <w:uiPriority w:val="99"/>
    <w:rsid w:val="00094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7">
    <w:name w:val="xl77"/>
    <w:basedOn w:val="Normal"/>
    <w:uiPriority w:val="99"/>
    <w:rsid w:val="00094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78">
    <w:name w:val="xl78"/>
    <w:basedOn w:val="Normal"/>
    <w:uiPriority w:val="99"/>
    <w:rsid w:val="00094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9">
    <w:name w:val="xl79"/>
    <w:basedOn w:val="Normal"/>
    <w:uiPriority w:val="99"/>
    <w:rsid w:val="000947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0">
    <w:name w:val="xl80"/>
    <w:basedOn w:val="Normal"/>
    <w:uiPriority w:val="99"/>
    <w:rsid w:val="000947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1">
    <w:name w:val="xl81"/>
    <w:basedOn w:val="Normal"/>
    <w:uiPriority w:val="99"/>
    <w:rsid w:val="0009472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2">
    <w:name w:val="xl82"/>
    <w:basedOn w:val="Normal"/>
    <w:uiPriority w:val="99"/>
    <w:rsid w:val="0009472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3">
    <w:name w:val="xl83"/>
    <w:basedOn w:val="Normal"/>
    <w:uiPriority w:val="99"/>
    <w:rsid w:val="0009472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rsid w:val="00EC5744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31B81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EC5744"/>
    <w:rPr>
      <w:rFonts w:cs="Times New Roman"/>
      <w:vertAlign w:val="superscript"/>
    </w:rPr>
  </w:style>
  <w:style w:type="paragraph" w:customStyle="1" w:styleId="font6">
    <w:name w:val="font6"/>
    <w:basedOn w:val="Normal"/>
    <w:uiPriority w:val="99"/>
    <w:rsid w:val="00F6050A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val="en-US" w:eastAsia="en-US"/>
    </w:rPr>
  </w:style>
  <w:style w:type="paragraph" w:customStyle="1" w:styleId="xl107">
    <w:name w:val="xl107"/>
    <w:basedOn w:val="Normal"/>
    <w:uiPriority w:val="99"/>
    <w:rsid w:val="00F605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val="en-US" w:eastAsia="en-US"/>
    </w:rPr>
  </w:style>
  <w:style w:type="paragraph" w:customStyle="1" w:styleId="xl108">
    <w:name w:val="xl108"/>
    <w:basedOn w:val="Normal"/>
    <w:uiPriority w:val="99"/>
    <w:rsid w:val="00F605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en-US" w:eastAsia="en-US"/>
    </w:rPr>
  </w:style>
  <w:style w:type="paragraph" w:customStyle="1" w:styleId="xl109">
    <w:name w:val="xl109"/>
    <w:basedOn w:val="Normal"/>
    <w:uiPriority w:val="99"/>
    <w:rsid w:val="00F6050A"/>
    <w:pPr>
      <w:spacing w:before="100" w:beforeAutospacing="1" w:after="100" w:afterAutospacing="1"/>
    </w:pPr>
    <w:rPr>
      <w:sz w:val="18"/>
      <w:szCs w:val="18"/>
      <w:lang w:val="en-US" w:eastAsia="en-US"/>
    </w:rPr>
  </w:style>
  <w:style w:type="paragraph" w:customStyle="1" w:styleId="xl110">
    <w:name w:val="xl110"/>
    <w:basedOn w:val="Normal"/>
    <w:uiPriority w:val="99"/>
    <w:rsid w:val="00F6050A"/>
    <w:pPr>
      <w:spacing w:before="100" w:beforeAutospacing="1" w:after="100" w:afterAutospacing="1"/>
      <w:jc w:val="center"/>
    </w:pPr>
    <w:rPr>
      <w:sz w:val="18"/>
      <w:szCs w:val="18"/>
      <w:lang w:val="en-US" w:eastAsia="en-US"/>
    </w:rPr>
  </w:style>
  <w:style w:type="paragraph" w:customStyle="1" w:styleId="xl111">
    <w:name w:val="xl111"/>
    <w:basedOn w:val="Normal"/>
    <w:uiPriority w:val="99"/>
    <w:rsid w:val="00F605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  <w:lang w:val="en-US" w:eastAsia="en-US"/>
    </w:rPr>
  </w:style>
  <w:style w:type="paragraph" w:customStyle="1" w:styleId="xl112">
    <w:name w:val="xl112"/>
    <w:basedOn w:val="Normal"/>
    <w:uiPriority w:val="99"/>
    <w:rsid w:val="00F605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  <w:lang w:val="en-US" w:eastAsia="en-US"/>
    </w:rPr>
  </w:style>
  <w:style w:type="paragraph" w:customStyle="1" w:styleId="xl113">
    <w:name w:val="xl113"/>
    <w:basedOn w:val="Normal"/>
    <w:uiPriority w:val="99"/>
    <w:rsid w:val="00F605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en-US" w:eastAsia="en-US"/>
    </w:rPr>
  </w:style>
  <w:style w:type="paragraph" w:customStyle="1" w:styleId="xl114">
    <w:name w:val="xl114"/>
    <w:basedOn w:val="Normal"/>
    <w:uiPriority w:val="99"/>
    <w:rsid w:val="00F6050A"/>
    <w:pPr>
      <w:spacing w:before="100" w:beforeAutospacing="1" w:after="100" w:afterAutospacing="1"/>
    </w:pPr>
    <w:rPr>
      <w:sz w:val="18"/>
      <w:szCs w:val="18"/>
      <w:lang w:val="en-US" w:eastAsia="en-US"/>
    </w:rPr>
  </w:style>
  <w:style w:type="paragraph" w:customStyle="1" w:styleId="xl115">
    <w:name w:val="xl115"/>
    <w:basedOn w:val="Normal"/>
    <w:uiPriority w:val="99"/>
    <w:rsid w:val="00F605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en-US" w:eastAsia="en-US"/>
    </w:rPr>
  </w:style>
  <w:style w:type="paragraph" w:customStyle="1" w:styleId="xl116">
    <w:name w:val="xl116"/>
    <w:basedOn w:val="Normal"/>
    <w:uiPriority w:val="99"/>
    <w:rsid w:val="00F605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en-US" w:eastAsia="en-US"/>
    </w:rPr>
  </w:style>
  <w:style w:type="paragraph" w:customStyle="1" w:styleId="xl117">
    <w:name w:val="xl117"/>
    <w:basedOn w:val="Normal"/>
    <w:uiPriority w:val="99"/>
    <w:rsid w:val="00F605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en-US" w:eastAsia="en-US"/>
    </w:rPr>
  </w:style>
  <w:style w:type="paragraph" w:customStyle="1" w:styleId="xl118">
    <w:name w:val="xl118"/>
    <w:basedOn w:val="Normal"/>
    <w:uiPriority w:val="99"/>
    <w:rsid w:val="00F6050A"/>
    <w:pPr>
      <w:spacing w:before="100" w:beforeAutospacing="1" w:after="100" w:afterAutospacing="1"/>
      <w:jc w:val="center"/>
      <w:textAlignment w:val="center"/>
    </w:pPr>
    <w:rPr>
      <w:sz w:val="18"/>
      <w:szCs w:val="18"/>
      <w:lang w:val="en-US" w:eastAsia="en-US"/>
    </w:rPr>
  </w:style>
  <w:style w:type="paragraph" w:customStyle="1" w:styleId="xl119">
    <w:name w:val="xl119"/>
    <w:basedOn w:val="Normal"/>
    <w:uiPriority w:val="99"/>
    <w:rsid w:val="00F6050A"/>
    <w:pPr>
      <w:spacing w:before="100" w:beforeAutospacing="1" w:after="100" w:afterAutospacing="1"/>
      <w:textAlignment w:val="top"/>
    </w:pPr>
    <w:rPr>
      <w:sz w:val="18"/>
      <w:szCs w:val="18"/>
      <w:lang w:val="en-US" w:eastAsia="en-US"/>
    </w:rPr>
  </w:style>
  <w:style w:type="paragraph" w:customStyle="1" w:styleId="xl120">
    <w:name w:val="xl120"/>
    <w:basedOn w:val="Normal"/>
    <w:uiPriority w:val="99"/>
    <w:rsid w:val="00F605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val="en-US" w:eastAsia="en-US"/>
    </w:rPr>
  </w:style>
  <w:style w:type="paragraph" w:customStyle="1" w:styleId="xl121">
    <w:name w:val="xl121"/>
    <w:basedOn w:val="Normal"/>
    <w:uiPriority w:val="99"/>
    <w:rsid w:val="00F605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val="en-US" w:eastAsia="en-US"/>
    </w:rPr>
  </w:style>
  <w:style w:type="paragraph" w:customStyle="1" w:styleId="xl122">
    <w:name w:val="xl122"/>
    <w:basedOn w:val="Normal"/>
    <w:uiPriority w:val="99"/>
    <w:rsid w:val="00F605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val="en-US" w:eastAsia="en-US"/>
    </w:rPr>
  </w:style>
  <w:style w:type="paragraph" w:customStyle="1" w:styleId="xl123">
    <w:name w:val="xl123"/>
    <w:basedOn w:val="Normal"/>
    <w:uiPriority w:val="99"/>
    <w:rsid w:val="00F605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en-US" w:eastAsia="en-US"/>
    </w:rPr>
  </w:style>
  <w:style w:type="paragraph" w:customStyle="1" w:styleId="xl124">
    <w:name w:val="xl124"/>
    <w:basedOn w:val="Normal"/>
    <w:uiPriority w:val="99"/>
    <w:rsid w:val="00F605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en-US" w:eastAsia="en-US"/>
    </w:rPr>
  </w:style>
  <w:style w:type="paragraph" w:customStyle="1" w:styleId="xl125">
    <w:name w:val="xl125"/>
    <w:basedOn w:val="Normal"/>
    <w:uiPriority w:val="99"/>
    <w:rsid w:val="00F605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en-US" w:eastAsia="en-US"/>
    </w:rPr>
  </w:style>
  <w:style w:type="paragraph" w:customStyle="1" w:styleId="xl126">
    <w:name w:val="xl126"/>
    <w:basedOn w:val="Normal"/>
    <w:uiPriority w:val="99"/>
    <w:rsid w:val="00F605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en-US" w:eastAsia="en-US"/>
    </w:rPr>
  </w:style>
  <w:style w:type="paragraph" w:customStyle="1" w:styleId="xl127">
    <w:name w:val="xl127"/>
    <w:basedOn w:val="Normal"/>
    <w:uiPriority w:val="99"/>
    <w:rsid w:val="00F605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en-US" w:eastAsia="en-US"/>
    </w:rPr>
  </w:style>
  <w:style w:type="paragraph" w:customStyle="1" w:styleId="xl128">
    <w:name w:val="xl128"/>
    <w:basedOn w:val="Normal"/>
    <w:uiPriority w:val="99"/>
    <w:rsid w:val="00F6050A"/>
    <w:pP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en-US" w:eastAsia="en-US"/>
    </w:rPr>
  </w:style>
  <w:style w:type="paragraph" w:customStyle="1" w:styleId="xl129">
    <w:name w:val="xl129"/>
    <w:basedOn w:val="Normal"/>
    <w:uiPriority w:val="99"/>
    <w:rsid w:val="006A4C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en-US" w:eastAsia="en-US"/>
    </w:rPr>
  </w:style>
  <w:style w:type="paragraph" w:customStyle="1" w:styleId="xl130">
    <w:name w:val="xl130"/>
    <w:basedOn w:val="Normal"/>
    <w:uiPriority w:val="99"/>
    <w:rsid w:val="006A4C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20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190</TotalTime>
  <Pages>382</Pages>
  <Words>-32766</Words>
  <Characters>-32766</Characters>
  <Application>Microsoft Office Outlook</Application>
  <DocSecurity>0</DocSecurity>
  <Lines>0</Lines>
  <Paragraphs>0</Paragraphs>
  <ScaleCrop>false</ScaleCrop>
  <Company>Ernst &amp; Young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V.V.G.</dc:creator>
  <cp:keywords/>
  <dc:description/>
  <cp:lastModifiedBy>PanferovaEA</cp:lastModifiedBy>
  <cp:revision>29</cp:revision>
  <cp:lastPrinted>2009-11-09T09:18:00Z</cp:lastPrinted>
  <dcterms:created xsi:type="dcterms:W3CDTF">2009-09-23T13:08:00Z</dcterms:created>
  <dcterms:modified xsi:type="dcterms:W3CDTF">2009-11-12T07:38:00Z</dcterms:modified>
</cp:coreProperties>
</file>